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</w:tcPr>
          <w:p w14:paraId="78E27216" w14:textId="2571B1E5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423280DF" w:rsidR="00D6204D" w:rsidRPr="0036545F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430</w:t>
      </w:r>
      <w:r w:rsidR="00972817">
        <w:rPr>
          <w:rFonts w:ascii="Calibri" w:eastAsia="Calibri" w:hAnsi="Calibri" w:cs="Times New Roman"/>
          <w:sz w:val="22"/>
          <w:szCs w:val="22"/>
          <w:lang w:eastAsia="en-US"/>
        </w:rPr>
        <w:t>-</w:t>
      </w:r>
      <w:r w:rsidR="00C74F02">
        <w:rPr>
          <w:rFonts w:ascii="Calibri" w:eastAsia="Calibri" w:hAnsi="Calibri" w:cs="Times New Roman"/>
          <w:sz w:val="22"/>
          <w:szCs w:val="22"/>
          <w:lang w:eastAsia="en-US"/>
        </w:rPr>
        <w:t>61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9706FB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/DI-</w:t>
      </w:r>
      <w:r w:rsidR="005825AC">
        <w:rPr>
          <w:rFonts w:ascii="Calibri" w:eastAsia="Calibri" w:hAnsi="Calibri" w:cs="Times New Roman"/>
          <w:sz w:val="22"/>
          <w:szCs w:val="22"/>
          <w:lang w:eastAsia="en-US"/>
        </w:rPr>
        <w:t>13</w:t>
      </w:r>
    </w:p>
    <w:p w14:paraId="10D1163C" w14:textId="09605490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443E27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5825AC">
        <w:rPr>
          <w:rFonts w:ascii="Calibri" w:eastAsia="Calibri" w:hAnsi="Calibri" w:cs="Times New Roman"/>
          <w:sz w:val="22"/>
          <w:szCs w:val="22"/>
          <w:lang w:eastAsia="en-US"/>
        </w:rPr>
        <w:t>10</w:t>
      </w:r>
      <w:r w:rsidR="003B5F3F">
        <w:rPr>
          <w:rFonts w:ascii="Calibri" w:eastAsia="Calibri" w:hAnsi="Calibri" w:cs="Times New Roman"/>
          <w:sz w:val="22"/>
          <w:szCs w:val="22"/>
          <w:lang w:eastAsia="en-US"/>
        </w:rPr>
        <w:t xml:space="preserve">. </w:t>
      </w:r>
      <w:r w:rsidR="005825AC">
        <w:rPr>
          <w:rFonts w:ascii="Calibri" w:eastAsia="Calibri" w:hAnsi="Calibri" w:cs="Times New Roman"/>
          <w:sz w:val="22"/>
          <w:szCs w:val="22"/>
          <w:lang w:eastAsia="en-US"/>
        </w:rPr>
        <w:t>8</w:t>
      </w:r>
      <w:r w:rsidR="00435B74">
        <w:rPr>
          <w:rFonts w:ascii="Calibri" w:eastAsia="Calibri" w:hAnsi="Calibri" w:cs="Times New Roman"/>
          <w:sz w:val="22"/>
          <w:szCs w:val="22"/>
          <w:lang w:eastAsia="en-US"/>
        </w:rPr>
        <w:t>. 202</w:t>
      </w:r>
      <w:r w:rsidR="009706FB">
        <w:rPr>
          <w:rFonts w:ascii="Calibri" w:eastAsia="Calibri" w:hAnsi="Calibri" w:cs="Times New Roman"/>
          <w:sz w:val="22"/>
          <w:szCs w:val="22"/>
          <w:lang w:eastAsia="en-US"/>
        </w:rPr>
        <w:t>6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C74F02" w:rsidRDefault="00090431" w:rsidP="00C74F0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POVABILO K </w:t>
      </w:r>
      <w:r w:rsidR="007C5C87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SODELOVANJU</w:t>
      </w:r>
      <w:r w:rsidR="009766AF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57AC7763" w14:textId="54899D4B" w:rsidR="00090431" w:rsidRPr="00C74F02" w:rsidRDefault="007C5C87" w:rsidP="00C74F0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090431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4F49A4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javnega </w:t>
      </w:r>
      <w:r w:rsidR="00090431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naroč</w:t>
      </w:r>
      <w:r w:rsidR="00426169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ila</w:t>
      </w:r>
      <w:r w:rsidR="00090431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9706FB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z oznako</w:t>
      </w:r>
    </w:p>
    <w:p w14:paraId="2177C5F1" w14:textId="7748710A" w:rsidR="009706FB" w:rsidRPr="00C74F02" w:rsidRDefault="009706FB" w:rsidP="00C74F0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SKU-ZDR-4</w:t>
      </w:r>
      <w:r w:rsidR="00463B96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7</w:t>
      </w:r>
      <w:r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816782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03</w:t>
      </w:r>
      <w:r w:rsidR="00463B96"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Pr="00C74F02">
        <w:rPr>
          <w:rFonts w:asciiTheme="minorHAnsi" w:hAnsiTheme="minorHAnsi"/>
          <w:b/>
          <w:color w:val="FFFFFF" w:themeColor="background1"/>
          <w:sz w:val="28"/>
          <w:szCs w:val="28"/>
        </w:rPr>
        <w:t>/26-S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C74F02">
        <w:rPr>
          <w:rFonts w:ascii="Calibri" w:hAnsi="Calibri" w:cs="Calibri"/>
          <w:b/>
          <w:i/>
          <w:color w:val="255FAC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C74F02">
        <w:rPr>
          <w:rFonts w:ascii="Calibri" w:hAnsi="Calibri" w:cs="Calibri"/>
          <w:b/>
          <w:i/>
          <w:color w:val="255FAC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C74F02">
        <w:rPr>
          <w:rFonts w:ascii="Calibri" w:hAnsi="Calibri" w:cs="Calibri"/>
          <w:b/>
          <w:i/>
          <w:color w:val="255FAC"/>
          <w:sz w:val="22"/>
          <w:szCs w:val="22"/>
          <w:u w:val="single"/>
        </w:rPr>
        <w:t xml:space="preserve">PRAVNA </w:t>
      </w:r>
      <w:r w:rsidR="00090431" w:rsidRPr="00C74F02">
        <w:rPr>
          <w:rFonts w:ascii="Calibri" w:hAnsi="Calibri" w:cs="Calibri"/>
          <w:b/>
          <w:i/>
          <w:color w:val="255FAC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6ACD8A47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C74F02">
        <w:rPr>
          <w:rFonts w:ascii="Calibri" w:hAnsi="Calibri" w:cs="Calibri"/>
          <w:b/>
          <w:i/>
          <w:color w:val="255FAC"/>
          <w:sz w:val="22"/>
          <w:szCs w:val="22"/>
          <w:u w:val="single"/>
        </w:rPr>
        <w:t xml:space="preserve">OZNAKA </w:t>
      </w:r>
      <w:r w:rsidR="006D27A4" w:rsidRPr="00C74F02">
        <w:rPr>
          <w:rFonts w:ascii="Calibri" w:hAnsi="Calibri" w:cs="Calibri"/>
          <w:b/>
          <w:i/>
          <w:color w:val="255FAC"/>
          <w:sz w:val="22"/>
          <w:szCs w:val="22"/>
          <w:u w:val="single"/>
        </w:rPr>
        <w:t>JN</w:t>
      </w:r>
      <w:r w:rsidRPr="00C74F02">
        <w:rPr>
          <w:rFonts w:ascii="Calibri" w:hAnsi="Calibri" w:cs="Calibri"/>
          <w:b/>
          <w:i/>
          <w:color w:val="255FAC"/>
          <w:sz w:val="22"/>
          <w:szCs w:val="22"/>
          <w:u w:val="single"/>
        </w:rPr>
        <w:t>:</w:t>
      </w:r>
      <w:r w:rsidRPr="00C74F02">
        <w:rPr>
          <w:rFonts w:ascii="Calibri" w:hAnsi="Calibri" w:cs="Calibri"/>
          <w:color w:val="255FAC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36545F">
        <w:rPr>
          <w:rFonts w:ascii="Calibri" w:hAnsi="Calibri" w:cs="Calibri"/>
          <w:bCs/>
          <w:sz w:val="22"/>
          <w:szCs w:val="22"/>
        </w:rPr>
        <w:t>SKU-ZDR-</w:t>
      </w:r>
      <w:r w:rsidR="009706FB">
        <w:rPr>
          <w:rFonts w:ascii="Calibri" w:hAnsi="Calibri" w:cs="Calibri"/>
          <w:bCs/>
          <w:sz w:val="22"/>
          <w:szCs w:val="22"/>
        </w:rPr>
        <w:t>4</w:t>
      </w:r>
      <w:r w:rsidR="00463B96">
        <w:rPr>
          <w:rFonts w:ascii="Calibri" w:hAnsi="Calibri" w:cs="Calibri"/>
          <w:bCs/>
          <w:sz w:val="22"/>
          <w:szCs w:val="22"/>
        </w:rPr>
        <w:t>7</w:t>
      </w:r>
      <w:r w:rsidR="00972817">
        <w:rPr>
          <w:rFonts w:ascii="Calibri" w:hAnsi="Calibri" w:cs="Calibri"/>
          <w:bCs/>
          <w:sz w:val="22"/>
          <w:szCs w:val="22"/>
        </w:rPr>
        <w:t>-</w:t>
      </w:r>
      <w:r w:rsidR="00816782">
        <w:rPr>
          <w:rFonts w:ascii="Calibri" w:hAnsi="Calibri" w:cs="Calibri"/>
          <w:bCs/>
          <w:sz w:val="22"/>
          <w:szCs w:val="22"/>
        </w:rPr>
        <w:t>03</w:t>
      </w:r>
      <w:r w:rsidR="00463B96">
        <w:rPr>
          <w:rFonts w:ascii="Calibri" w:hAnsi="Calibri" w:cs="Calibri"/>
          <w:bCs/>
          <w:sz w:val="22"/>
          <w:szCs w:val="22"/>
        </w:rPr>
        <w:t>6</w:t>
      </w:r>
      <w:r w:rsidR="00193F6D">
        <w:rPr>
          <w:rFonts w:ascii="Calibri" w:hAnsi="Calibri" w:cs="Calibri"/>
          <w:bCs/>
          <w:sz w:val="22"/>
          <w:szCs w:val="22"/>
        </w:rPr>
        <w:t>/</w:t>
      </w:r>
      <w:r w:rsidR="0036545F">
        <w:rPr>
          <w:rFonts w:ascii="Calibri" w:hAnsi="Calibri" w:cs="Calibri"/>
          <w:bCs/>
          <w:sz w:val="22"/>
          <w:szCs w:val="22"/>
        </w:rPr>
        <w:t>2</w:t>
      </w:r>
      <w:r w:rsidR="009706FB">
        <w:rPr>
          <w:rFonts w:ascii="Calibri" w:hAnsi="Calibri" w:cs="Calibri"/>
          <w:bCs/>
          <w:sz w:val="22"/>
          <w:szCs w:val="22"/>
        </w:rPr>
        <w:t>6</w:t>
      </w:r>
      <w:r w:rsidR="0036545F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2845DB" w14:textId="2C695D87" w:rsidR="00E641E8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  <w:r w:rsidRPr="00C74F02">
        <w:rPr>
          <w:rFonts w:ascii="Calibri" w:hAnsi="Calibri" w:cs="Calibri"/>
          <w:b/>
          <w:i/>
          <w:color w:val="255FAC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r w:rsidR="00356A20" w:rsidRPr="00356A20">
        <w:rPr>
          <w:rFonts w:asciiTheme="minorHAnsi" w:hAnsiTheme="minorHAnsi" w:cstheme="minorHAnsi"/>
          <w:b/>
          <w:bCs/>
          <w:sz w:val="22"/>
          <w:szCs w:val="22"/>
        </w:rPr>
        <w:t xml:space="preserve">Storitve potrjevanje zobnoprotetičnih predlogov in izdajanje izvedenskih mnenj s področja </w:t>
      </w:r>
      <w:proofErr w:type="gramStart"/>
      <w:r w:rsidR="00356A20" w:rsidRPr="00356A20">
        <w:rPr>
          <w:rFonts w:asciiTheme="minorHAnsi" w:hAnsiTheme="minorHAnsi" w:cstheme="minorHAnsi"/>
          <w:b/>
          <w:bCs/>
          <w:sz w:val="22"/>
          <w:szCs w:val="22"/>
        </w:rPr>
        <w:t xml:space="preserve">zobozdravstva  </w:t>
      </w:r>
      <w:proofErr w:type="gramEnd"/>
      <w:r w:rsidR="00356A20" w:rsidRPr="00356A20">
        <w:rPr>
          <w:rFonts w:asciiTheme="minorHAnsi" w:hAnsiTheme="minorHAnsi" w:cstheme="minorHAnsi"/>
          <w:b/>
          <w:bCs/>
          <w:sz w:val="22"/>
          <w:szCs w:val="22"/>
        </w:rPr>
        <w:t>ter izdajanje izvedenskih mnenj v zvezi s pritožbami zavarovanih oseb glede uveljavljanja pravic do zobozdravstvenih in ortodontskih storitev in v zvezi z uveljavljanjem pravic zdravljenja v tujini za področje zobozdravstva</w:t>
      </w:r>
    </w:p>
    <w:p w14:paraId="247077A3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9AE8E66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438FA55F" w14:textId="77777777" w:rsidR="00193F6D" w:rsidRDefault="00193F6D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7F98B333" w:rsidR="00CE17E2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3" w:name="_Toc378333584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Naročnik vabi vse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zinteresirane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usposobljne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ponudnike, da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4A67072F" w14:textId="77777777" w:rsidR="00435B74" w:rsidRPr="00E4188D" w:rsidRDefault="00435B74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110DF8A9" w14:textId="31D7F90F" w:rsidR="00B12253" w:rsidRPr="00C74F02" w:rsidRDefault="00B12253" w:rsidP="00C74F02">
      <w:pPr>
        <w:pStyle w:val="Naslov1"/>
        <w:shd w:val="clear" w:color="auto" w:fill="255FAC"/>
        <w:spacing w:before="0" w:after="120"/>
        <w:ind w:left="142" w:hanging="142"/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</w:pPr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lastRenderedPageBreak/>
        <w:t>I. PREDMET</w:t>
      </w:r>
      <w:r w:rsidR="00090431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 </w:t>
      </w:r>
      <w:bookmarkEnd w:id="3"/>
      <w:r w:rsidR="00EE20F2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JAVNEGA </w:t>
      </w:r>
      <w:r w:rsidR="00C078E1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N</w:t>
      </w:r>
      <w:r w:rsidR="00EE20F2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AROČILA</w:t>
      </w:r>
      <w:r w:rsidR="001971A6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 </w:t>
      </w:r>
    </w:p>
    <w:p w14:paraId="19569854" w14:textId="77777777" w:rsidR="00C601E2" w:rsidRPr="00E4188D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4" w:name="_Hlk124240304"/>
    </w:p>
    <w:p w14:paraId="144C63C3" w14:textId="70B824E3" w:rsidR="00E04D83" w:rsidRPr="00E04D83" w:rsidRDefault="00356A20" w:rsidP="00E04D83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5" w:name="_Hlk55980518"/>
      <w:bookmarkEnd w:id="4"/>
      <w:r w:rsidRPr="00356A20">
        <w:rPr>
          <w:rFonts w:ascii="Calibri" w:hAnsi="Calibri" w:cs="Calibri"/>
          <w:bCs/>
          <w:sz w:val="22"/>
          <w:szCs w:val="22"/>
        </w:rPr>
        <w:t xml:space="preserve">Predmet javnega naročila so upravne in svetovalne storitve za potrebe ZZZS za obdobje od sklenitve pogodb do 31. 12. 2028, in sicer natančneje storitve potrjevanja zobnoprotetičnih predlogov iz </w:t>
      </w:r>
      <w:proofErr w:type="gramStart"/>
      <w:r w:rsidRPr="00356A20">
        <w:rPr>
          <w:rFonts w:ascii="Calibri" w:hAnsi="Calibri" w:cs="Calibri"/>
          <w:bCs/>
          <w:sz w:val="22"/>
          <w:szCs w:val="22"/>
        </w:rPr>
        <w:t>188</w:t>
      </w:r>
      <w:proofErr w:type="gramEnd"/>
      <w:r w:rsidRPr="00356A20">
        <w:rPr>
          <w:rFonts w:ascii="Calibri" w:hAnsi="Calibri" w:cs="Calibri"/>
          <w:bCs/>
          <w:sz w:val="22"/>
          <w:szCs w:val="22"/>
        </w:rPr>
        <w:t xml:space="preserve"> člena Pravila obveznega zdravstvenega zavarovanja (Uradni list RS, št. 79/94 z vsemi nadaljnjimi spremembami, v nadaljevanju tudi kot: »Pravila OZZ«) in izdajanje izvedenskih mnenj s področja zobozdravstva </w:t>
      </w:r>
      <w:r w:rsidR="000114FD" w:rsidRPr="000114FD">
        <w:rPr>
          <w:rFonts w:ascii="Calibri" w:hAnsi="Calibri" w:cs="Calibri"/>
          <w:bCs/>
          <w:sz w:val="22"/>
          <w:szCs w:val="22"/>
        </w:rPr>
        <w:t>ter izdajanje izvedenskih mnenj v zvezi s pritožbami zavarovanih oseb glede uveljavljanja pravic do zobozdravstvenih in ortodontskih storitev in v zvezi z uveljavljanjem pravic zdravljenja v tujini za področje zobozdravstva</w:t>
      </w:r>
      <w:r w:rsidR="00972817">
        <w:rPr>
          <w:rFonts w:asciiTheme="minorHAnsi" w:hAnsiTheme="minorHAnsi" w:cstheme="minorHAnsi"/>
          <w:sz w:val="22"/>
          <w:szCs w:val="22"/>
        </w:rPr>
        <w:t>.</w:t>
      </w:r>
      <w:r w:rsidR="00E04D83" w:rsidRPr="00D952C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3DC9680" w14:textId="4CC9FA7F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9E2167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356A20">
        <w:rPr>
          <w:rFonts w:ascii="Calibri" w:hAnsi="Calibri" w:cs="Calibri"/>
          <w:bCs/>
          <w:sz w:val="22"/>
          <w:szCs w:val="22"/>
        </w:rPr>
        <w:t>priloženega vzorca pogodbe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proofErr w:type="gram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proofErr w:type="gram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77777777" w:rsidR="009E2167" w:rsidRPr="00C74F02" w:rsidRDefault="009E2167" w:rsidP="009E2167">
      <w:pPr>
        <w:pStyle w:val="Noga"/>
        <w:spacing w:after="120"/>
        <w:jc w:val="both"/>
        <w:rPr>
          <w:rFonts w:asciiTheme="minorHAnsi" w:hAnsiTheme="minorHAnsi"/>
          <w:color w:val="255FAC"/>
          <w:sz w:val="22"/>
          <w:szCs w:val="22"/>
        </w:rPr>
      </w:pPr>
      <w:bookmarkStart w:id="6" w:name="_Hlk21502706"/>
      <w:bookmarkEnd w:id="5"/>
      <w:r w:rsidRPr="00C74F02">
        <w:rPr>
          <w:rFonts w:asciiTheme="minorHAnsi" w:hAnsiTheme="minorHAnsi"/>
          <w:color w:val="255FAC"/>
          <w:sz w:val="22"/>
          <w:szCs w:val="22"/>
        </w:rPr>
        <w:t>II.</w:t>
      </w:r>
      <w:proofErr w:type="gramStart"/>
      <w:r w:rsidRPr="00C74F02">
        <w:rPr>
          <w:rFonts w:asciiTheme="minorHAnsi" w:hAnsiTheme="minorHAnsi"/>
          <w:color w:val="255FAC"/>
          <w:sz w:val="22"/>
          <w:szCs w:val="22"/>
        </w:rPr>
        <w:t xml:space="preserve"> a</w:t>
      </w:r>
      <w:proofErr w:type="gramEnd"/>
      <w:r w:rsidRPr="00C74F02">
        <w:rPr>
          <w:rFonts w:asciiTheme="minorHAnsi" w:hAnsiTheme="minorHAnsi"/>
          <w:color w:val="255FAC"/>
          <w:sz w:val="22"/>
          <w:szCs w:val="22"/>
        </w:rPr>
        <w:t xml:space="preserve"> DELITEV NA SKLOPE</w:t>
      </w:r>
    </w:p>
    <w:p w14:paraId="3D34CF44" w14:textId="77777777" w:rsidR="00356A20" w:rsidRPr="00E641E8" w:rsidRDefault="00356A20" w:rsidP="00356A20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7" w:name="_Hlk22199537"/>
      <w:r w:rsidRPr="00E641E8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E641E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>sklop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color w:val="000000" w:themeColor="text1"/>
          <w:sz w:val="22"/>
          <w:szCs w:val="22"/>
        </w:rPr>
        <w:t>(glede na vrsto nalog), in sic</w:t>
      </w:r>
      <w:bookmarkStart w:id="8" w:name="_Hlk22023576"/>
      <w:r w:rsidRPr="00E641E8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E0047CF" w14:textId="455A16F6" w:rsidR="00356A20" w:rsidRPr="006D4FC9" w:rsidRDefault="00356A20" w:rsidP="00356A20">
      <w:pPr>
        <w:autoSpaceDE w:val="0"/>
        <w:autoSpaceDN w:val="0"/>
        <w:adjustRightInd w:val="0"/>
        <w:spacing w:after="60"/>
        <w:ind w:left="425" w:hanging="425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bookmarkStart w:id="9" w:name="_Hlk22031852"/>
      <w:bookmarkStart w:id="10" w:name="_Hlk21502741"/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1:</w:t>
      </w:r>
      <w:r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Potrjevanje zobnoprotetičnih predlogov ter izdaja izvedenskih mnenj</w:t>
      </w:r>
      <w:r w:rsidR="00BA2C25">
        <w:rPr>
          <w:rStyle w:val="Sprotnaopomba-sklic"/>
          <w:rFonts w:asciiTheme="minorHAnsi" w:hAnsiTheme="minorHAnsi" w:cstheme="minorHAnsi"/>
          <w:bCs/>
          <w:sz w:val="22"/>
          <w:szCs w:val="22"/>
        </w:rPr>
        <w:footnoteReference w:id="2"/>
      </w:r>
      <w:r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5BCF9D73" w14:textId="77777777" w:rsidR="00356A20" w:rsidRDefault="00356A20" w:rsidP="00356A20">
      <w:pPr>
        <w:ind w:left="709" w:hanging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2: </w:t>
      </w:r>
      <w:r>
        <w:rPr>
          <w:rFonts w:asciiTheme="minorHAnsi" w:hAnsiTheme="minorHAnsi" w:cstheme="minorHAnsi"/>
          <w:bCs/>
          <w:sz w:val="22"/>
          <w:szCs w:val="22"/>
        </w:rPr>
        <w:t xml:space="preserve">Izdajanje izvedenskih mnenj v zvezi s pritožbami zavarovanih oseb glede uveljavljanja pravic do </w:t>
      </w:r>
    </w:p>
    <w:p w14:paraId="46D82908" w14:textId="77777777" w:rsidR="00356A20" w:rsidRPr="00E641E8" w:rsidRDefault="00356A20" w:rsidP="00356A20">
      <w:pPr>
        <w:ind w:left="709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Cs/>
          <w:sz w:val="22"/>
          <w:szCs w:val="22"/>
        </w:rPr>
        <w:t>zobozdravstvenih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 in ortodontskih storitev in v zvezi z uveljavljanjem pravic zdravljenja v tujini.</w:t>
      </w:r>
    </w:p>
    <w:bookmarkEnd w:id="7"/>
    <w:bookmarkEnd w:id="8"/>
    <w:bookmarkEnd w:id="9"/>
    <w:bookmarkEnd w:id="10"/>
    <w:p w14:paraId="6DAAF317" w14:textId="77777777" w:rsidR="00356A20" w:rsidRPr="00C54A9D" w:rsidRDefault="00356A20" w:rsidP="00356A20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A76F57">
        <w:rPr>
          <w:rFonts w:ascii="Calibri" w:hAnsi="Calibri" w:cs="Calibri"/>
          <w:b/>
          <w:sz w:val="22"/>
          <w:szCs w:val="22"/>
        </w:rPr>
        <w:t>Ponudnik lahko predloži ponudbo za samo en sklop</w:t>
      </w:r>
      <w:r w:rsidRPr="00A76F57">
        <w:rPr>
          <w:rStyle w:val="Sprotnaopomba-sklic"/>
          <w:rFonts w:ascii="Calibri" w:hAnsi="Calibri" w:cs="Calibri"/>
          <w:b/>
          <w:sz w:val="22"/>
          <w:szCs w:val="22"/>
        </w:rPr>
        <w:footnoteReference w:id="3"/>
      </w:r>
      <w:r w:rsidRPr="00A76F57">
        <w:rPr>
          <w:rFonts w:ascii="Calibri" w:hAnsi="Calibri" w:cs="Calibri"/>
          <w:b/>
          <w:sz w:val="22"/>
          <w:szCs w:val="22"/>
        </w:rPr>
        <w:t>,</w:t>
      </w:r>
      <w:r w:rsidRPr="00A76F57">
        <w:rPr>
          <w:rFonts w:ascii="Calibri" w:hAnsi="Calibri" w:cs="Calibri"/>
          <w:bCs/>
          <w:sz w:val="22"/>
          <w:szCs w:val="22"/>
        </w:rPr>
        <w:t xml:space="preserve"> v svoji ponudi (</w:t>
      </w:r>
      <w:r w:rsidRPr="00A76F57">
        <w:rPr>
          <w:rFonts w:ascii="Calibri" w:hAnsi="Calibri" w:cs="Calibri"/>
          <w:b/>
          <w:sz w:val="22"/>
          <w:szCs w:val="22"/>
        </w:rPr>
        <w:t>obrazec S-1 »Prijava«),</w:t>
      </w:r>
      <w:r w:rsidRPr="00A76F57">
        <w:t xml:space="preserve"> </w:t>
      </w:r>
      <w:r w:rsidRPr="00A76F57">
        <w:rPr>
          <w:rFonts w:ascii="Calibri" w:hAnsi="Calibri" w:cs="Calibri"/>
          <w:bCs/>
          <w:sz w:val="22"/>
          <w:szCs w:val="22"/>
        </w:rPr>
        <w:t>pa lahko označi, ali je pripravljen izvajati naloge tudi po drugem sklopu</w:t>
      </w:r>
      <w:r w:rsidRPr="00A76F57">
        <w:rPr>
          <w:rStyle w:val="Sprotnaopomba-sklic"/>
          <w:rFonts w:ascii="Calibri" w:hAnsi="Calibri" w:cs="Calibri"/>
          <w:bCs/>
          <w:sz w:val="22"/>
          <w:szCs w:val="22"/>
        </w:rPr>
        <w:footnoteReference w:id="4"/>
      </w:r>
      <w:r w:rsidRPr="00A76F57">
        <w:rPr>
          <w:rFonts w:ascii="Calibri" w:hAnsi="Calibri" w:cs="Calibri"/>
          <w:bCs/>
          <w:sz w:val="22"/>
          <w:szCs w:val="22"/>
        </w:rPr>
        <w:t>. V tem primeru bo ponudnik sklenil z ZZZS eno pogodbo, kjer pa bo zavedeno, da lahko izvaja naloge tudi po drugem sklopu.</w:t>
      </w:r>
      <w:r w:rsidRPr="00C54A9D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2DDFC0D1" w14:textId="32E33838" w:rsidR="00A87F96" w:rsidRPr="00C74F02" w:rsidRDefault="00824554" w:rsidP="00C74F02">
      <w:pPr>
        <w:pStyle w:val="Naslov1"/>
        <w:shd w:val="clear" w:color="auto" w:fill="255FAC"/>
        <w:spacing w:before="0" w:after="120"/>
        <w:ind w:left="142" w:hanging="142"/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</w:pPr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II. </w:t>
      </w:r>
      <w:r w:rsidR="00771B51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POGOJI ZA SODELOVANJ</w:t>
      </w:r>
      <w:r w:rsidR="00AD47C5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E</w:t>
      </w:r>
      <w:bookmarkStart w:id="11" w:name="_Hlk22031960"/>
      <w:r w:rsidR="00356A20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 </w:t>
      </w:r>
    </w:p>
    <w:p w14:paraId="13CFF0FE" w14:textId="473E2F86" w:rsidR="006D38D5" w:rsidRPr="006D38D5" w:rsidRDefault="006D38D5" w:rsidP="009706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12" w:name="_Hlk166137307"/>
      <w:bookmarkStart w:id="13" w:name="_Hlk55824773"/>
      <w:bookmarkStart w:id="14" w:name="_Hlk175745162"/>
      <w:bookmarkStart w:id="15" w:name="_Hlk21345011"/>
      <w:r w:rsidRPr="006D38D5">
        <w:rPr>
          <w:rFonts w:asciiTheme="minorHAnsi" w:hAnsiTheme="minorHAnsi"/>
          <w:bCs/>
          <w:sz w:val="22"/>
          <w:szCs w:val="22"/>
          <w:u w:val="single"/>
        </w:rPr>
        <w:t>VELJA ZA OBA SKLOPA</w:t>
      </w:r>
    </w:p>
    <w:p w14:paraId="3E066718" w14:textId="51F0894B" w:rsidR="009706FB" w:rsidRPr="00A104C2" w:rsidRDefault="009706FB" w:rsidP="006D38D5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razpisa,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proofErr w:type="gramEnd"/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se vodi v državi članici EU, v kateri ima svoj sedež, </w:t>
      </w:r>
      <w:bookmarkStart w:id="16" w:name="_Hlk176250921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6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 ta pogoj izpolnil do sklenitve pogodbe z naročnikom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6"/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7" w:name="_Hlk176251057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v roku 30 koledarskih dni od dneva posredovanja obvestila o izbiri s strani naročnika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7"/>
      </w:r>
      <w:bookmarkEnd w:id="17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</w:p>
    <w:p w14:paraId="1BF16B74" w14:textId="7569511F" w:rsidR="00714435" w:rsidRPr="009706FB" w:rsidRDefault="009706FB" w:rsidP="009706FB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A104C2">
        <w:rPr>
          <w:rFonts w:asciiTheme="minorHAnsi" w:hAnsiTheme="minorHAnsi"/>
          <w:i/>
          <w:iCs/>
          <w:sz w:val="22"/>
          <w:szCs w:val="22"/>
        </w:rPr>
        <w:t xml:space="preserve"> ustrezno izpolnjen in podpisan obrazec</w:t>
      </w:r>
      <w:r w:rsidRPr="00A104C2">
        <w:t xml:space="preserve"> </w:t>
      </w:r>
      <w:r w:rsidRPr="00A104C2">
        <w:rPr>
          <w:rFonts w:asciiTheme="minorHAnsi" w:hAnsiTheme="minorHAnsi"/>
          <w:i/>
          <w:iCs/>
          <w:sz w:val="22"/>
          <w:szCs w:val="22"/>
        </w:rPr>
        <w:t>S-1 »Prijava«</w:t>
      </w:r>
      <w:r w:rsidR="002E5AE2" w:rsidRPr="009706FB">
        <w:rPr>
          <w:rFonts w:asciiTheme="minorHAnsi" w:hAnsiTheme="minorHAnsi"/>
          <w:i/>
          <w:iCs/>
          <w:sz w:val="22"/>
          <w:szCs w:val="22"/>
        </w:rPr>
        <w:t>.</w:t>
      </w:r>
      <w:bookmarkEnd w:id="12"/>
    </w:p>
    <w:p w14:paraId="02BD0292" w14:textId="77777777" w:rsidR="0036545F" w:rsidRPr="00736FB8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0F58F082" w14:textId="45020531" w:rsidR="006D38D5" w:rsidRPr="006D38D5" w:rsidRDefault="006D38D5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18" w:name="_Hlk175906203"/>
      <w:bookmarkEnd w:id="13"/>
      <w:bookmarkEnd w:id="14"/>
      <w:r w:rsidRPr="006D38D5">
        <w:rPr>
          <w:rFonts w:asciiTheme="minorHAnsi" w:hAnsiTheme="minorHAnsi"/>
          <w:bCs/>
          <w:sz w:val="22"/>
          <w:szCs w:val="22"/>
          <w:u w:val="single"/>
        </w:rPr>
        <w:t xml:space="preserve">VELJA ZA </w:t>
      </w:r>
      <w:r>
        <w:rPr>
          <w:rFonts w:asciiTheme="minorHAnsi" w:hAnsiTheme="minorHAnsi"/>
          <w:bCs/>
          <w:sz w:val="22"/>
          <w:szCs w:val="22"/>
          <w:u w:val="single"/>
        </w:rPr>
        <w:t>Sklop 1</w:t>
      </w:r>
    </w:p>
    <w:p w14:paraId="50A9BEFB" w14:textId="3F7890D4" w:rsidR="00714435" w:rsidRDefault="00A87F96" w:rsidP="006D38D5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2E5AE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9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zdravnik </w:t>
      </w:r>
      <w:r w:rsidR="007713C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specialist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 opravljeno specializacijo</w:t>
      </w:r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 dentalne medicine</w:t>
      </w:r>
      <w:r w:rsidR="0094208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ter specializacijo iz čeljustne in zobne ortopedije</w:t>
      </w:r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71443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331F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54A754" w14:textId="77777777" w:rsidR="00714435" w:rsidRPr="00714435" w:rsidRDefault="0093324E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19" w:name="_Hlk175745658"/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lastRenderedPageBreak/>
        <w:t xml:space="preserve"> </w:t>
      </w:r>
      <w:r w:rsidR="00714435"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3250C89F" w14:textId="68E65623" w:rsidR="00714435" w:rsidRPr="00714435" w:rsidRDefault="00714435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74802A93" w14:textId="052FD84B" w:rsidR="00714435" w:rsidRDefault="00714435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proofErr w:type="gram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proofErr w:type="gram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>za ponudnika oz. ponujeni izved</w:t>
      </w:r>
      <w:r w:rsidR="007713CB">
        <w:rPr>
          <w:rFonts w:asciiTheme="minorHAnsi" w:hAnsiTheme="minorHAnsi"/>
          <w:i/>
          <w:iCs/>
          <w:sz w:val="22"/>
          <w:szCs w:val="22"/>
        </w:rPr>
        <w:t>b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eni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18"/>
      <w:bookmarkEnd w:id="19"/>
    </w:p>
    <w:p w14:paraId="268DB07F" w14:textId="77777777" w:rsidR="00A7346E" w:rsidRPr="009706FB" w:rsidRDefault="00A7346E" w:rsidP="009706FB">
      <w:pPr>
        <w:jc w:val="both"/>
        <w:rPr>
          <w:rFonts w:asciiTheme="minorHAnsi" w:hAnsiTheme="minorHAnsi"/>
          <w:i/>
          <w:iCs/>
          <w:sz w:val="22"/>
          <w:szCs w:val="22"/>
        </w:rPr>
      </w:pPr>
      <w:bookmarkStart w:id="20" w:name="_Hlk175906419"/>
    </w:p>
    <w:bookmarkEnd w:id="20"/>
    <w:p w14:paraId="19FA1898" w14:textId="5BD9558A" w:rsidR="006D38D5" w:rsidRPr="006D38D5" w:rsidRDefault="006D38D5" w:rsidP="006D38D5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D38D5">
        <w:rPr>
          <w:rFonts w:asciiTheme="minorHAnsi" w:hAnsiTheme="minorHAnsi"/>
          <w:bCs/>
          <w:sz w:val="22"/>
          <w:szCs w:val="22"/>
          <w:u w:val="single"/>
        </w:rPr>
        <w:t xml:space="preserve">VELJA ZA </w:t>
      </w:r>
      <w:r>
        <w:rPr>
          <w:rFonts w:asciiTheme="minorHAnsi" w:hAnsiTheme="minorHAnsi"/>
          <w:bCs/>
          <w:sz w:val="22"/>
          <w:szCs w:val="22"/>
          <w:u w:val="single"/>
        </w:rPr>
        <w:t>Sklop 2</w:t>
      </w:r>
    </w:p>
    <w:p w14:paraId="48F038DC" w14:textId="50CCE9E0" w:rsidR="006D38D5" w:rsidRDefault="006D38D5" w:rsidP="006D38D5">
      <w:pPr>
        <w:pStyle w:val="Odstavekseznama"/>
        <w:spacing w:after="120"/>
        <w:ind w:left="64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t>9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zdravnik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specialist </w:t>
      </w:r>
      <w:r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 opravljeno </w:t>
      </w:r>
      <w:r w:rsidRPr="000114FD">
        <w:rPr>
          <w:rFonts w:ascii="Calibri" w:hAnsi="Calibri" w:cs="Calibri"/>
          <w:b/>
          <w:color w:val="000000" w:themeColor="text1"/>
          <w:sz w:val="22"/>
          <w:szCs w:val="22"/>
        </w:rPr>
        <w:t>specializacijo</w:t>
      </w:r>
      <w:r w:rsidRPr="000114FD">
        <w:rPr>
          <w:rFonts w:ascii="Calibri" w:hAnsi="Calibri" w:cs="Calibri"/>
          <w:color w:val="000000" w:themeColor="text1"/>
          <w:sz w:val="22"/>
          <w:szCs w:val="22"/>
        </w:rPr>
        <w:t xml:space="preserve"> i</w:t>
      </w:r>
      <w:r w:rsidRPr="000114FD">
        <w:rPr>
          <w:rStyle w:val="cf01"/>
          <w:rFonts w:ascii="Calibri" w:hAnsi="Calibri" w:cs="Calibri"/>
          <w:sz w:val="22"/>
          <w:szCs w:val="22"/>
        </w:rPr>
        <w:t>z dentalne medicine ali specialist zobne in čeljustne ortopedije, ki je priznana v Republiki Sloveniji</w:t>
      </w:r>
      <w:r w:rsidRPr="000114FD">
        <w:rPr>
          <w:rFonts w:ascii="Calibri" w:hAnsi="Calibri" w:cs="Calibri"/>
          <w:color w:val="000000" w:themeColor="text1"/>
          <w:sz w:val="22"/>
          <w:szCs w:val="22"/>
        </w:rPr>
        <w:t>.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2C23766" w14:textId="77777777" w:rsidR="006D38D5" w:rsidRPr="00714435" w:rsidRDefault="006D38D5" w:rsidP="006D38D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2FD417FA" w14:textId="77777777" w:rsidR="006D38D5" w:rsidRPr="00714435" w:rsidRDefault="006D38D5" w:rsidP="006D38D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76A89614" w14:textId="77777777" w:rsidR="006D38D5" w:rsidRDefault="006D38D5" w:rsidP="006D38D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>
        <w:rPr>
          <w:rFonts w:asciiTheme="minorHAnsi" w:hAnsiTheme="minorHAnsi"/>
          <w:i/>
          <w:sz w:val="22"/>
          <w:szCs w:val="22"/>
        </w:rPr>
        <w:t>scenogram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proofErr w:type="gramStart"/>
      <w:r w:rsidRPr="00714435">
        <w:rPr>
          <w:rFonts w:asciiTheme="minorHAnsi" w:hAnsiTheme="minorHAnsi"/>
          <w:i/>
          <w:sz w:val="22"/>
          <w:szCs w:val="22"/>
        </w:rPr>
        <w:t>specialističn</w:t>
      </w:r>
      <w:r>
        <w:rPr>
          <w:rFonts w:asciiTheme="minorHAnsi" w:hAnsiTheme="minorHAnsi"/>
          <w:i/>
          <w:sz w:val="22"/>
          <w:szCs w:val="22"/>
        </w:rPr>
        <w:t>ga</w:t>
      </w:r>
      <w:proofErr w:type="spellEnd"/>
      <w:proofErr w:type="gramEnd"/>
      <w:r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Pr="00714435"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potrdil</w:t>
      </w:r>
      <w:r>
        <w:rPr>
          <w:rFonts w:asciiTheme="minorHAnsi" w:hAnsiTheme="minorHAnsi"/>
          <w:i/>
          <w:iCs/>
          <w:sz w:val="22"/>
          <w:szCs w:val="22"/>
        </w:rPr>
        <w:t>a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>
        <w:rPr>
          <w:rFonts w:asciiTheme="minorHAnsi" w:hAnsiTheme="minorHAnsi"/>
          <w:i/>
          <w:iCs/>
          <w:sz w:val="22"/>
          <w:szCs w:val="22"/>
        </w:rPr>
        <w:t>ega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>
        <w:rPr>
          <w:rFonts w:asciiTheme="minorHAnsi" w:hAnsiTheme="minorHAnsi"/>
          <w:i/>
          <w:iCs/>
          <w:sz w:val="22"/>
          <w:szCs w:val="22"/>
        </w:rPr>
        <w:t>ega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>
        <w:rPr>
          <w:rFonts w:asciiTheme="minorHAnsi" w:hAnsiTheme="minorHAnsi"/>
          <w:i/>
          <w:iCs/>
          <w:sz w:val="22"/>
          <w:szCs w:val="22"/>
        </w:rPr>
        <w:t>a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>
        <w:rPr>
          <w:rFonts w:asciiTheme="minorHAnsi" w:hAnsiTheme="minorHAnsi"/>
          <w:i/>
          <w:iCs/>
          <w:sz w:val="22"/>
          <w:szCs w:val="22"/>
        </w:rPr>
        <w:t xml:space="preserve">za ponudnika oz. ponujeni izvedbeni kader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4EB32070" w14:textId="77777777" w:rsidR="006D38D5" w:rsidRPr="006D38D5" w:rsidRDefault="006D38D5" w:rsidP="006D38D5">
      <w:pPr>
        <w:pStyle w:val="Odstavekseznama"/>
        <w:spacing w:after="120"/>
        <w:ind w:left="64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AC804E6" w14:textId="77777777" w:rsidR="006D38D5" w:rsidRPr="006D38D5" w:rsidRDefault="006D38D5" w:rsidP="006D38D5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D38D5">
        <w:rPr>
          <w:rFonts w:asciiTheme="minorHAnsi" w:hAnsiTheme="minorHAnsi"/>
          <w:bCs/>
          <w:sz w:val="22"/>
          <w:szCs w:val="22"/>
          <w:u w:val="single"/>
        </w:rPr>
        <w:t>VELJA ZA OBA SKLOPA</w:t>
      </w:r>
    </w:p>
    <w:p w14:paraId="53FC3789" w14:textId="441ED93D" w:rsidR="00A87F96" w:rsidRPr="006D38D5" w:rsidRDefault="00A87F96" w:rsidP="006D38D5">
      <w:pPr>
        <w:spacing w:after="120"/>
        <w:ind w:left="64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38D5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6D38D5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9</w:t>
      </w:r>
      <w:r w:rsidRPr="006D38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r w:rsidRPr="006D38D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6D38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6D38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6D38D5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063040" w:rsidRPr="006D38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(iz zahtevanega spec. področja)</w:t>
      </w:r>
      <w:r w:rsidR="00586C2D" w:rsidRPr="006D38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6D38D5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972817" w:rsidRPr="006D38D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E2610CA" w14:textId="77777777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1" w:name="_Hlk175746023"/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255EFF42" w14:textId="28D1D2FA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487353B4" w14:textId="2815FC4A" w:rsidR="00B75238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veljavn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sz w:val="22"/>
          <w:szCs w:val="22"/>
        </w:rPr>
        <w:t xml:space="preserve"> licenc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bookmarkEnd w:id="21"/>
    <w:p w14:paraId="6A80EF42" w14:textId="77777777" w:rsidR="00B75238" w:rsidRPr="00232564" w:rsidRDefault="00B75238" w:rsidP="0023256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C365DBF" w14:textId="62404FD0" w:rsidR="0012238E" w:rsidRPr="00B75238" w:rsidRDefault="00B75238" w:rsidP="00C74F02">
      <w:pPr>
        <w:pStyle w:val="Naslov1"/>
        <w:shd w:val="clear" w:color="auto" w:fill="255FAC"/>
        <w:spacing w:before="0" w:after="120"/>
        <w:ind w:left="142" w:hanging="142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2" w:name="_Toc378333585"/>
      <w:bookmarkEnd w:id="6"/>
      <w:bookmarkEnd w:id="11"/>
      <w:bookmarkEnd w:id="15"/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II</w:t>
      </w:r>
      <w:r w:rsidR="009E51E6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I</w:t>
      </w:r>
      <w:r w:rsidR="005320A3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. </w:t>
      </w:r>
      <w:bookmarkEnd w:id="22"/>
      <w:r w:rsidR="00367A9C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VPR</w:t>
      </w:r>
      <w:r w:rsidR="007B301C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A</w:t>
      </w:r>
      <w:r w:rsidR="00367A9C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ŠANJA GLEDE </w:t>
      </w:r>
      <w:r w:rsidR="002F1B8B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RAZPISA</w:t>
      </w:r>
      <w:r w:rsidR="009C08A3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 IN V ZVEZI </w:t>
      </w:r>
      <w:r w:rsidR="002F1B8B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Z ODDAJO </w:t>
      </w:r>
      <w:r w:rsidR="009C08A3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5D82D3F1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0114FD">
        <w:rPr>
          <w:rFonts w:asciiTheme="minorHAnsi" w:hAnsiTheme="minorHAnsi"/>
          <w:b/>
          <w:sz w:val="22"/>
          <w:szCs w:val="22"/>
        </w:rPr>
        <w:t>20</w:t>
      </w:r>
      <w:r w:rsidR="003B5F3F">
        <w:rPr>
          <w:rFonts w:asciiTheme="minorHAnsi" w:hAnsiTheme="minorHAnsi"/>
          <w:b/>
          <w:sz w:val="22"/>
          <w:szCs w:val="22"/>
        </w:rPr>
        <w:t xml:space="preserve">. </w:t>
      </w:r>
      <w:r w:rsidR="000114FD">
        <w:rPr>
          <w:rFonts w:asciiTheme="minorHAnsi" w:hAnsiTheme="minorHAnsi"/>
          <w:b/>
          <w:sz w:val="22"/>
          <w:szCs w:val="22"/>
        </w:rPr>
        <w:t>8</w:t>
      </w:r>
      <w:r w:rsidR="003B5F3F">
        <w:rPr>
          <w:rFonts w:asciiTheme="minorHAnsi" w:hAnsiTheme="minorHAnsi"/>
          <w:b/>
          <w:sz w:val="22"/>
          <w:szCs w:val="22"/>
        </w:rPr>
        <w:t>.</w:t>
      </w:r>
      <w:r w:rsidR="00406DE0" w:rsidRPr="00E45776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E45776">
        <w:rPr>
          <w:rFonts w:asciiTheme="minorHAnsi" w:hAnsiTheme="minorHAnsi"/>
          <w:b/>
          <w:sz w:val="22"/>
          <w:szCs w:val="22"/>
        </w:rPr>
        <w:t>202</w:t>
      </w:r>
      <w:r w:rsidR="009706FB">
        <w:rPr>
          <w:rFonts w:asciiTheme="minorHAnsi" w:hAnsiTheme="minorHAnsi"/>
          <w:b/>
          <w:sz w:val="22"/>
          <w:szCs w:val="22"/>
        </w:rPr>
        <w:t>6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C74F02" w:rsidRDefault="00B75238" w:rsidP="00C74F02">
      <w:pPr>
        <w:pStyle w:val="Naslov1"/>
        <w:shd w:val="clear" w:color="auto" w:fill="255FAC"/>
        <w:spacing w:before="0" w:after="120"/>
        <w:ind w:left="142" w:hanging="142"/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</w:pPr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I</w:t>
      </w:r>
      <w:r w:rsidR="007B301C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V. NAVODILO ZA </w:t>
      </w:r>
      <w:r w:rsidR="002E0CEC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ODDAJO</w:t>
      </w:r>
      <w:r w:rsidR="007B301C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 PONUDBE</w:t>
      </w:r>
    </w:p>
    <w:p w14:paraId="09931655" w14:textId="77777777" w:rsidR="007604CE" w:rsidRPr="00FC5CE8" w:rsidRDefault="007604CE" w:rsidP="007604CE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>Ponudnik odda svojo ponudbo tako, da:</w:t>
      </w:r>
    </w:p>
    <w:p w14:paraId="6ACC770B" w14:textId="77777777" w:rsidR="007604CE" w:rsidRPr="00B55A84" w:rsidRDefault="007604CE" w:rsidP="007604CE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v slovenskem jeziku ustrezno izpolni, podpiše (s strani pooblaščene osebe) in žigosa (če posluje z žigom) priloženo prijavo ter </w:t>
      </w:r>
      <w:r>
        <w:rPr>
          <w:rFonts w:ascii="Calibri" w:hAnsi="Calibri" w:cs="Calibri"/>
          <w:color w:val="000000" w:themeColor="text1"/>
          <w:sz w:val="22"/>
          <w:szCs w:val="22"/>
        </w:rPr>
        <w:t>priloži vsa zahtevana dokazila</w:t>
      </w:r>
      <w:r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10"/>
      </w: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40FFDBBB" w14:textId="082CABCB" w:rsidR="007604CE" w:rsidRPr="00D739D6" w:rsidRDefault="007604CE" w:rsidP="007604CE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poskrbi, da se prijava in zahtevana dokazila, s katerimi ZZZS še ne razpolaga, skenira ter vse skupaj </w:t>
      </w:r>
      <w:r w:rsidRPr="00FC5CE8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Pr="00FC5CE8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Pr="00FC5CE8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Pr="00FC5CE8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Pr="00FC5CE8">
        <w:rPr>
          <w:rFonts w:asciiTheme="minorHAnsi" w:hAnsiTheme="minorHAnsi"/>
          <w:b/>
          <w:sz w:val="22"/>
          <w:szCs w:val="22"/>
        </w:rPr>
        <w:t xml:space="preserve">najkasneje do </w:t>
      </w:r>
      <w:r w:rsidR="000114FD">
        <w:rPr>
          <w:rFonts w:asciiTheme="minorHAnsi" w:hAnsiTheme="minorHAnsi"/>
          <w:b/>
          <w:sz w:val="22"/>
          <w:szCs w:val="22"/>
        </w:rPr>
        <w:t>26</w:t>
      </w:r>
      <w:r w:rsidR="00356A20">
        <w:rPr>
          <w:rFonts w:asciiTheme="minorHAnsi" w:hAnsiTheme="minorHAnsi"/>
          <w:b/>
          <w:sz w:val="22"/>
          <w:szCs w:val="22"/>
        </w:rPr>
        <w:t>.</w:t>
      </w:r>
      <w:r w:rsidR="000114FD">
        <w:rPr>
          <w:rFonts w:asciiTheme="minorHAnsi" w:hAnsiTheme="minorHAnsi"/>
          <w:b/>
          <w:sz w:val="22"/>
          <w:szCs w:val="22"/>
        </w:rPr>
        <w:t xml:space="preserve"> 8</w:t>
      </w:r>
      <w:r w:rsidR="003B5F3F">
        <w:rPr>
          <w:rFonts w:asciiTheme="minorHAnsi" w:hAnsiTheme="minorHAnsi"/>
          <w:b/>
          <w:sz w:val="22"/>
          <w:szCs w:val="22"/>
        </w:rPr>
        <w:t>.</w:t>
      </w:r>
      <w:r w:rsidRPr="00FC5CE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FC5CE8">
        <w:rPr>
          <w:rFonts w:ascii="Calibri" w:hAnsi="Calibri" w:cs="Calibri"/>
          <w:b/>
          <w:bCs/>
          <w:sz w:val="22"/>
          <w:szCs w:val="22"/>
        </w:rPr>
        <w:t>202</w:t>
      </w:r>
      <w:r w:rsidR="009706FB">
        <w:rPr>
          <w:rFonts w:ascii="Calibri" w:hAnsi="Calibri" w:cs="Calibri"/>
          <w:b/>
          <w:bCs/>
          <w:sz w:val="22"/>
          <w:szCs w:val="22"/>
        </w:rPr>
        <w:t>6</w:t>
      </w:r>
      <w:r w:rsidRPr="00FC5CE8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Pr="00FC5CE8">
        <w:rPr>
          <w:rFonts w:ascii="Calibri" w:hAnsi="Calibri" w:cs="Calibri"/>
          <w:b/>
          <w:sz w:val="22"/>
          <w:szCs w:val="22"/>
        </w:rPr>
        <w:t xml:space="preserve"> 10:00</w:t>
      </w:r>
      <w:r w:rsidRPr="00D739D6">
        <w:rPr>
          <w:rFonts w:ascii="Calibri" w:hAnsi="Calibri" w:cs="Calibri"/>
          <w:sz w:val="22"/>
          <w:szCs w:val="22"/>
        </w:rPr>
        <w:t xml:space="preserve"> </w:t>
      </w:r>
      <w:r w:rsidRPr="00D739D6">
        <w:rPr>
          <w:rFonts w:ascii="Calibri" w:hAnsi="Calibri" w:cs="Calibri"/>
          <w:b/>
          <w:sz w:val="22"/>
          <w:szCs w:val="22"/>
        </w:rPr>
        <w:t>ure</w:t>
      </w:r>
      <w:r w:rsidRPr="00D739D6">
        <w:rPr>
          <w:rFonts w:asciiTheme="minorHAnsi" w:hAnsiTheme="minorHAnsi"/>
          <w:sz w:val="22"/>
          <w:szCs w:val="22"/>
        </w:rPr>
        <w:t>.</w:t>
      </w:r>
    </w:p>
    <w:p w14:paraId="329D5CCA" w14:textId="77777777" w:rsidR="007604CE" w:rsidRPr="00164C71" w:rsidRDefault="007604CE" w:rsidP="007604CE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lastRenderedPageBreak/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se ponudniki lahko obrnejo na spodaj navedene kontaktne osebe ZZZS.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604CE" w:rsidRPr="00164C71" w14:paraId="072A30C4" w14:textId="77777777" w:rsidTr="00F0578C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FD92A3" w14:textId="77777777" w:rsidR="007604CE" w:rsidRPr="00164C71" w:rsidRDefault="007604CE" w:rsidP="00F057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Organizacijske enote ZZZS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EF6E93" w14:textId="77777777" w:rsidR="007604CE" w:rsidRPr="00164C71" w:rsidRDefault="007604CE" w:rsidP="00F057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71E4CE" w14:textId="77777777" w:rsidR="007604CE" w:rsidRPr="00164C71" w:rsidRDefault="007604CE" w:rsidP="00F057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637FC9" w14:textId="77777777" w:rsidR="007604CE" w:rsidRPr="00164C71" w:rsidRDefault="007604CE" w:rsidP="00F057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  <w:proofErr w:type="gramEnd"/>
          </w:p>
        </w:tc>
      </w:tr>
      <w:tr w:rsidR="00B85936" w:rsidRPr="00164C71" w14:paraId="4059C1BD" w14:textId="77777777" w:rsidTr="00F0578C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9C04A" w14:textId="15C2CAAA" w:rsidR="00B85936" w:rsidRDefault="00B85936" w:rsidP="00F0578C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</w:t>
            </w:r>
            <w:r w:rsidR="00356A2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-POPMP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2AEB3" w14:textId="05B14911" w:rsidR="00B85936" w:rsidRDefault="00B85936" w:rsidP="00F0578C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Prebil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4DE60" w14:textId="01FDA251" w:rsidR="00B85936" w:rsidRDefault="00B85936" w:rsidP="00F0578C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 30 77 773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3B814" w14:textId="0E857480" w:rsidR="00B85936" w:rsidRDefault="00B85936" w:rsidP="00F0578C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natasa.prebil@zzzs.si</w:t>
            </w:r>
          </w:p>
        </w:tc>
      </w:tr>
      <w:tr w:rsidR="007604CE" w:rsidRPr="00164C71" w14:paraId="1EC83A93" w14:textId="77777777" w:rsidTr="00F0578C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D9482" w14:textId="5CB73DED" w:rsidR="007604CE" w:rsidRDefault="007604CE" w:rsidP="00F0578C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OE </w:t>
            </w:r>
            <w:r w:rsidR="007713C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Kranj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7401A" w14:textId="330F8001" w:rsidR="007604CE" w:rsidRPr="000A6F5F" w:rsidRDefault="007713CB" w:rsidP="00F0578C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Kus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30F78" w14:textId="08B091A5" w:rsidR="007604CE" w:rsidRPr="000A6F5F" w:rsidRDefault="007604CE" w:rsidP="00F0578C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</w:t>
            </w:r>
            <w:r w:rsidR="00B8593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B8593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23</w:t>
            </w: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B8593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70</w:t>
            </w: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1C2CE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54942" w14:textId="1E324957" w:rsidR="007604CE" w:rsidRPr="000A6F5F" w:rsidRDefault="007713CB" w:rsidP="00F0578C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nataša.kus</w:t>
            </w:r>
            <w:r w:rsidR="007604CE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  <w:proofErr w:type="spellEnd"/>
          </w:p>
        </w:tc>
      </w:tr>
    </w:tbl>
    <w:p w14:paraId="618FD97C" w14:textId="77777777" w:rsidR="007604CE" w:rsidRPr="00164C71" w:rsidRDefault="007604CE" w:rsidP="007604CE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Ponudb, oddanih po preteku roka za oddajo, ZZZS pri </w:t>
      </w:r>
      <w:r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ne bo mogel več upoštevati in se </w:t>
      </w:r>
      <w:proofErr w:type="gramStart"/>
      <w:r w:rsidRPr="00164C71">
        <w:rPr>
          <w:rFonts w:asciiTheme="minorHAnsi" w:hAnsiTheme="minorHAnsi"/>
          <w:color w:val="000000" w:themeColor="text1"/>
          <w:sz w:val="22"/>
          <w:szCs w:val="22"/>
        </w:rPr>
        <w:t>jih</w:t>
      </w:r>
      <w:proofErr w:type="gramEnd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izloči iz tega postopka.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1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C74F02" w:rsidRDefault="00101CA7" w:rsidP="00C74F02">
      <w:pPr>
        <w:pStyle w:val="Naslov1"/>
        <w:shd w:val="clear" w:color="auto" w:fill="255FAC"/>
        <w:spacing w:before="0" w:after="120"/>
        <w:ind w:left="142" w:hanging="142"/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</w:pPr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V. ODPIRANJE</w:t>
      </w:r>
      <w:r w:rsidR="00064131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, PREGLED IN DOPOLNJEVANJE</w:t>
      </w:r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 PONUDB</w:t>
      </w:r>
    </w:p>
    <w:p w14:paraId="27F931CE" w14:textId="052831A4" w:rsidR="00A44B78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E45776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65158" w:rsidRPr="00E45776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0114FD">
        <w:rPr>
          <w:rFonts w:ascii="Calibri" w:eastAsia="Calibri" w:hAnsi="Calibri" w:cs="Calibri"/>
          <w:b/>
          <w:bCs/>
          <w:sz w:val="22"/>
          <w:szCs w:val="22"/>
          <w:lang w:eastAsia="en-US"/>
        </w:rPr>
        <w:t>26</w:t>
      </w:r>
      <w:r w:rsidR="003B5F3F" w:rsidRPr="00741D46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3B5F3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0114FD">
        <w:rPr>
          <w:rFonts w:ascii="Calibri" w:eastAsia="Calibri" w:hAnsi="Calibri" w:cs="Calibri"/>
          <w:b/>
          <w:bCs/>
          <w:sz w:val="22"/>
          <w:szCs w:val="22"/>
          <w:lang w:eastAsia="en-US"/>
        </w:rPr>
        <w:t>8</w:t>
      </w:r>
      <w:r w:rsidR="003B5F3F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1C2CE1">
        <w:rPr>
          <w:rFonts w:ascii="Calibri" w:eastAsia="Calibri" w:hAnsi="Calibri" w:cs="Calibri"/>
          <w:b/>
          <w:bCs/>
          <w:sz w:val="22"/>
          <w:szCs w:val="22"/>
          <w:lang w:eastAsia="en-US"/>
        </w:rPr>
        <w:t>6</w:t>
      </w:r>
      <w:r w:rsidRPr="00E45776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E4577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E45776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="007604CE">
        <w:rPr>
          <w:rFonts w:ascii="Calibri" w:eastAsia="Calibri" w:hAnsi="Calibri" w:cs="Calibri"/>
          <w:b/>
          <w:sz w:val="22"/>
          <w:szCs w:val="22"/>
          <w:lang w:eastAsia="en-US"/>
        </w:rPr>
        <w:t>2</w:t>
      </w:r>
      <w:r w:rsidRPr="00E45776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7604CE">
        <w:rPr>
          <w:rFonts w:ascii="Calibri" w:eastAsia="Calibri" w:hAnsi="Calibri" w:cs="Calibri"/>
          <w:b/>
          <w:sz w:val="22"/>
          <w:szCs w:val="22"/>
          <w:lang w:eastAsia="en-US"/>
        </w:rPr>
        <w:t>00</w:t>
      </w:r>
      <w:r w:rsidRPr="00E4577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gramStart"/>
      <w:r w:rsidRPr="00E45776">
        <w:rPr>
          <w:rFonts w:ascii="Calibri" w:eastAsia="Calibri" w:hAnsi="Calibri" w:cs="Calibri"/>
          <w:b/>
          <w:sz w:val="22"/>
          <w:szCs w:val="22"/>
          <w:lang w:eastAsia="en-US"/>
        </w:rPr>
        <w:t>ur</w:t>
      </w:r>
      <w:r w:rsidR="00882D34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F8624E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164C71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onudniki bodo ob oddaji e-sporočil v poštni predal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(oddaji prijave)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prejeli avtomatično sporočilo o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prejetju poslane e-pošte.</w:t>
      </w:r>
    </w:p>
    <w:p w14:paraId="5E5DA056" w14:textId="00E229A7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</w:t>
      </w:r>
      <w:proofErr w:type="gramStart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danemu</w:t>
      </w:r>
      <w:proofErr w:type="gramEnd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roku za dopolnitev oziroma pojasnilo ponudbe, takšne dopolnitve oziroma pojasnila ne posreduje ali pa je le-to neustrezno,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D8793E" w:rsidRDefault="008508F3" w:rsidP="008508F3">
      <w:pPr>
        <w:spacing w:after="120"/>
        <w:jc w:val="both"/>
        <w:rPr>
          <w:rFonts w:ascii="Calibri" w:hAnsi="Calibri" w:cs="Calibri"/>
          <w:color w:val="000000"/>
          <w:u w:val="single"/>
        </w:rPr>
      </w:pPr>
      <w:r w:rsidRPr="00D8793E">
        <w:rPr>
          <w:rFonts w:ascii="Calibri" w:hAnsi="Calibri" w:cs="Calibri"/>
          <w:color w:val="000000"/>
          <w:u w:val="single"/>
        </w:rPr>
        <w:t>VELJAVNOST PONUDBE</w:t>
      </w:r>
      <w:r w:rsidRPr="00D8793E">
        <w:rPr>
          <w:rFonts w:ascii="Calibri" w:hAnsi="Calibri" w:cs="Calibri"/>
          <w:color w:val="000000"/>
        </w:rPr>
        <w:t>:</w:t>
      </w:r>
    </w:p>
    <w:p w14:paraId="5AE57835" w14:textId="45F49E10" w:rsidR="008508F3" w:rsidRPr="00164C71" w:rsidRDefault="008508F3" w:rsidP="008508F3">
      <w:pPr>
        <w:jc w:val="both"/>
        <w:rPr>
          <w:rFonts w:ascii="Calibri" w:hAnsi="Calibri" w:cs="Calibri"/>
          <w:sz w:val="22"/>
          <w:szCs w:val="22"/>
        </w:rPr>
      </w:pPr>
      <w:r w:rsidRPr="00D8793E">
        <w:rPr>
          <w:rFonts w:ascii="Calibri" w:hAnsi="Calibri" w:cs="Calibri"/>
        </w:rPr>
        <w:t xml:space="preserve">Ponudba mora veljati najmanj do </w:t>
      </w:r>
      <w:r w:rsidR="000114FD">
        <w:rPr>
          <w:rFonts w:ascii="Calibri" w:hAnsi="Calibri" w:cs="Calibri"/>
          <w:b/>
        </w:rPr>
        <w:t>31</w:t>
      </w:r>
      <w:r w:rsidR="00E45776">
        <w:rPr>
          <w:rFonts w:ascii="Calibri" w:hAnsi="Calibri" w:cs="Calibri"/>
          <w:b/>
        </w:rPr>
        <w:t xml:space="preserve">. </w:t>
      </w:r>
      <w:r w:rsidR="000114FD">
        <w:rPr>
          <w:rFonts w:ascii="Calibri" w:hAnsi="Calibri" w:cs="Calibri"/>
          <w:b/>
        </w:rPr>
        <w:t>12</w:t>
      </w:r>
      <w:r w:rsidR="00E45776">
        <w:rPr>
          <w:rFonts w:ascii="Calibri" w:hAnsi="Calibri" w:cs="Calibri"/>
          <w:b/>
        </w:rPr>
        <w:t>.</w:t>
      </w:r>
      <w:r>
        <w:rPr>
          <w:rFonts w:ascii="Calibri" w:hAnsi="Calibri" w:cs="Calibri"/>
          <w:b/>
        </w:rPr>
        <w:t xml:space="preserve"> 202</w:t>
      </w:r>
      <w:r w:rsidR="001C2CE1">
        <w:rPr>
          <w:rFonts w:ascii="Calibri" w:hAnsi="Calibri" w:cs="Calibri"/>
          <w:b/>
        </w:rPr>
        <w:t>6</w:t>
      </w:r>
      <w:r w:rsidRPr="00D8793E">
        <w:rPr>
          <w:rFonts w:ascii="Calibri" w:hAnsi="Calibri" w:cs="Calibri"/>
          <w:b/>
        </w:rPr>
        <w:t>.</w:t>
      </w:r>
    </w:p>
    <w:p w14:paraId="3B6C02DF" w14:textId="77777777" w:rsidR="008508F3" w:rsidRPr="00164C71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C74F02" w:rsidRDefault="001C1B76" w:rsidP="00C74F02">
      <w:pPr>
        <w:pStyle w:val="Naslov1"/>
        <w:shd w:val="clear" w:color="auto" w:fill="255FAC"/>
        <w:spacing w:before="0" w:after="120"/>
        <w:ind w:left="142" w:hanging="142"/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</w:pPr>
      <w:bookmarkStart w:id="24" w:name="_Toc378333589"/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V</w:t>
      </w:r>
      <w:r w:rsidR="00AD47C5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I</w:t>
      </w:r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. IZBIR</w:t>
      </w:r>
      <w:r w:rsidR="00101CA7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A PON</w:t>
      </w:r>
      <w:r w:rsidR="003C45A7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U</w:t>
      </w:r>
      <w:r w:rsidR="00101CA7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DNIKOV ZA IZVEDBO NAROČILA</w:t>
      </w:r>
    </w:p>
    <w:p w14:paraId="33140B82" w14:textId="425C869A" w:rsidR="000178AD" w:rsidRPr="00972817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strike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>naročila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972817">
        <w:rPr>
          <w:rFonts w:asciiTheme="minorHAnsi" w:hAnsiTheme="minorHAnsi"/>
          <w:b/>
          <w:bCs/>
          <w:color w:val="000000" w:themeColor="text1"/>
          <w:sz w:val="22"/>
          <w:szCs w:val="22"/>
        </w:rPr>
        <w:t>.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18210C9F" w14:textId="2EB369EC" w:rsidR="007604CE" w:rsidRDefault="007604CE" w:rsidP="007604CE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604CE">
        <w:rPr>
          <w:rFonts w:asciiTheme="minorHAnsi" w:hAnsiTheme="minorHAnsi"/>
          <w:color w:val="000000" w:themeColor="text1"/>
          <w:sz w:val="22"/>
          <w:szCs w:val="22"/>
        </w:rPr>
        <w:t xml:space="preserve">ZZZS bo zavrnil ponudbo ponudnika, ki ima z </w:t>
      </w:r>
      <w:proofErr w:type="spellStart"/>
      <w:r w:rsidRPr="007604CE">
        <w:rPr>
          <w:rFonts w:asciiTheme="minorHAnsi" w:hAnsiTheme="minorHAnsi"/>
          <w:color w:val="000000" w:themeColor="text1"/>
          <w:sz w:val="22"/>
          <w:szCs w:val="22"/>
        </w:rPr>
        <w:t>naročikom</w:t>
      </w:r>
      <w:proofErr w:type="spellEnd"/>
      <w:r w:rsidRPr="007604CE">
        <w:rPr>
          <w:rFonts w:asciiTheme="minorHAnsi" w:hAnsiTheme="minorHAnsi"/>
          <w:color w:val="000000" w:themeColor="text1"/>
          <w:sz w:val="22"/>
          <w:szCs w:val="22"/>
        </w:rPr>
        <w:t xml:space="preserve"> predhodno že sklenjeno pogodbo za opravljanje istovrstnih storitev.</w:t>
      </w:r>
    </w:p>
    <w:p w14:paraId="3ECBB059" w14:textId="3F4A47C9" w:rsidR="00435B74" w:rsidRDefault="00B85336" w:rsidP="001C2CE1">
      <w:pPr>
        <w:numPr>
          <w:ilvl w:val="12"/>
          <w:numId w:val="0"/>
        </w:numPr>
        <w:spacing w:after="120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>, če bo le teh preveč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A76F57" w:rsidRPr="00A76F57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435B74">
        <w:rPr>
          <w:rFonts w:ascii="Calibri" w:hAnsi="Calibri"/>
          <w:color w:val="000000" w:themeColor="text1"/>
          <w:sz w:val="22"/>
          <w:szCs w:val="22"/>
        </w:rPr>
        <w:t>V takšnem primeru imajo prednost ponudniki, ki imajo že izkušnje z izvajanjem storitev, ki so predmet tega naročila</w:t>
      </w:r>
      <w:r w:rsidR="001C2CE1" w:rsidRPr="00A104C2">
        <w:rPr>
          <w:rStyle w:val="Sprotnaopomba-sklic"/>
          <w:rFonts w:ascii="Calibri" w:hAnsi="Calibri"/>
          <w:sz w:val="22"/>
          <w:szCs w:val="22"/>
        </w:rPr>
        <w:footnoteReference w:id="12"/>
      </w:r>
      <w:r w:rsidR="00435B74">
        <w:rPr>
          <w:rFonts w:ascii="Calibri" w:hAnsi="Calibri"/>
          <w:color w:val="000000" w:themeColor="text1"/>
          <w:sz w:val="22"/>
          <w:szCs w:val="22"/>
        </w:rPr>
        <w:t xml:space="preserve">. </w:t>
      </w:r>
    </w:p>
    <w:p w14:paraId="0421C728" w14:textId="629ADED0" w:rsidR="00435B74" w:rsidRDefault="00A76F57" w:rsidP="001C2CE1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 (tudi </w:t>
      </w:r>
      <w:r w:rsidR="007212BF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>
        <w:rPr>
          <w:rFonts w:asciiTheme="minorHAnsi" w:hAnsiTheme="minorHAnsi"/>
          <w:color w:val="000000" w:themeColor="text1"/>
          <w:sz w:val="22"/>
          <w:szCs w:val="22"/>
        </w:rPr>
        <w:t>ni preveč prijavljenih ponudnikov), če ima naročni</w:t>
      </w:r>
      <w:r w:rsidR="007212BF">
        <w:rPr>
          <w:rFonts w:asciiTheme="minorHAnsi" w:hAnsiTheme="minorHAnsi"/>
          <w:color w:val="000000" w:themeColor="text1"/>
          <w:sz w:val="22"/>
          <w:szCs w:val="22"/>
        </w:rPr>
        <w:t xml:space="preserve">k </w:t>
      </w:r>
      <w:r>
        <w:rPr>
          <w:rFonts w:asciiTheme="minorHAnsi" w:hAnsiTheme="minorHAnsi"/>
          <w:color w:val="000000" w:themeColor="text1"/>
          <w:sz w:val="22"/>
          <w:szCs w:val="22"/>
        </w:rPr>
        <w:t>za to utemeljene razloge</w:t>
      </w:r>
      <w:r w:rsidR="007212BF">
        <w:rPr>
          <w:rStyle w:val="Sprotnaopomba-sklic"/>
          <w:rFonts w:asciiTheme="minorHAnsi" w:hAnsiTheme="minorHAnsi"/>
          <w:color w:val="000000" w:themeColor="text1"/>
          <w:sz w:val="22"/>
          <w:szCs w:val="22"/>
        </w:rPr>
        <w:footnoteReference w:id="13"/>
      </w:r>
    </w:p>
    <w:p w14:paraId="46FD951D" w14:textId="7C41D1FD" w:rsidR="00AD00B7" w:rsidRPr="006A572D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lastRenderedPageBreak/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C74F02" w:rsidRDefault="00DD126D" w:rsidP="00C74F02">
      <w:pPr>
        <w:pStyle w:val="Naslov1"/>
        <w:shd w:val="clear" w:color="auto" w:fill="255FAC"/>
        <w:spacing w:before="0" w:after="120"/>
        <w:ind w:left="142" w:hanging="142"/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</w:pPr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V</w:t>
      </w:r>
      <w:r w:rsidR="001C1B76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I</w:t>
      </w:r>
      <w:r w:rsidR="00ED6EF7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I</w:t>
      </w:r>
      <w:r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 xml:space="preserve">. SKLENITEV </w:t>
      </w:r>
      <w:r w:rsidR="001C1B76" w:rsidRPr="00C74F02">
        <w:rPr>
          <w:rFonts w:asciiTheme="minorHAnsi" w:hAnsiTheme="minorHAnsi"/>
          <w:bCs/>
          <w:color w:val="FFFFFF" w:themeColor="background1"/>
          <w:sz w:val="22"/>
          <w:szCs w:val="22"/>
          <w:u w:val="single"/>
        </w:rPr>
        <w:t>POGODBE</w:t>
      </w:r>
    </w:p>
    <w:p w14:paraId="0A568411" w14:textId="0B71D005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sz w:val="22"/>
          <w:szCs w:val="22"/>
        </w:rPr>
        <w:t>ZZZS</w:t>
      </w:r>
      <w:r w:rsidR="00B00627" w:rsidRPr="00F606FC">
        <w:rPr>
          <w:rFonts w:asciiTheme="minorHAnsi" w:hAnsiTheme="minorHAnsi"/>
          <w:sz w:val="22"/>
          <w:szCs w:val="22"/>
        </w:rPr>
        <w:t xml:space="preserve"> bo </w:t>
      </w:r>
      <w:r w:rsidR="000558CE" w:rsidRPr="00F606FC">
        <w:rPr>
          <w:rFonts w:asciiTheme="minorHAnsi" w:hAnsiTheme="minorHAnsi"/>
          <w:sz w:val="22"/>
          <w:szCs w:val="22"/>
        </w:rPr>
        <w:t>z izbranimi</w:t>
      </w:r>
      <w:r w:rsidR="00B00627" w:rsidRPr="00F606FC">
        <w:rPr>
          <w:rFonts w:asciiTheme="minorHAnsi" w:hAnsiTheme="minorHAnsi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F606FC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E53191E" w14:textId="7FF23490" w:rsidR="002F420E" w:rsidRPr="00164C71" w:rsidRDefault="001C2CE1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bookmarkStart w:id="25" w:name="_Hlk56596937"/>
      <w:r w:rsidRPr="001C2CE1">
        <w:rPr>
          <w:rFonts w:asciiTheme="minorHAnsi" w:hAnsiTheme="minorHAnsi"/>
          <w:color w:val="000000" w:themeColor="text1"/>
          <w:sz w:val="22"/>
          <w:szCs w:val="22"/>
        </w:rPr>
        <w:t>V sklenjenih pogodbah</w:t>
      </w:r>
      <w:proofErr w:type="gramStart"/>
      <w:r w:rsidRPr="001C2CE1">
        <w:rPr>
          <w:rFonts w:asciiTheme="minorHAnsi" w:hAnsiTheme="minorHAnsi"/>
          <w:color w:val="000000" w:themeColor="text1"/>
          <w:sz w:val="22"/>
          <w:szCs w:val="22"/>
        </w:rPr>
        <w:t>,</w:t>
      </w:r>
      <w:proofErr w:type="gramEnd"/>
      <w:r w:rsidRPr="001C2CE1">
        <w:rPr>
          <w:rFonts w:asciiTheme="minorHAnsi" w:hAnsiTheme="minorHAnsi"/>
          <w:color w:val="000000" w:themeColor="text1"/>
          <w:sz w:val="22"/>
          <w:szCs w:val="22"/>
        </w:rPr>
        <w:t xml:space="preserve"> ne bo opredeljene dejanske vrednosti posamezne pogodbe, bo pa v njih opredeljena ocenjena vrednost. Celotna dejanska pogodbena vrednost po izteku posamezne pogodbe (oz. že pred iztekom) je lahko tudi višja ali nižja od prvotne ocenjene vrednosti. V nobenem primeru pa dejanska vrednost pogodbe v posameznem koledarskem letu ne sme preseči za ta namen zagotovljenih sredstev naročnika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  <w:bookmarkEnd w:id="25"/>
    </w:p>
    <w:p w14:paraId="1CCEA70E" w14:textId="77544329" w:rsidR="005F35E7" w:rsidRPr="00164C71" w:rsidRDefault="001C2CE1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C2CE1">
        <w:rPr>
          <w:rFonts w:asciiTheme="minorHAnsi" w:hAnsiTheme="minorHAnsi"/>
          <w:i/>
          <w:iCs/>
          <w:color w:val="000000" w:themeColor="text1"/>
          <w:sz w:val="22"/>
          <w:szCs w:val="22"/>
        </w:rPr>
        <w:t xml:space="preserve">Ocenjena vrednost posamezne pogodbe se določi upoštevaje višino načrtovanih fin. sredstev ZZZS za celotno pogodbeno obdobje, število izbranih ponudnikov, število ponudnikov, ki bodo predvidoma izbrani v </w:t>
      </w:r>
      <w:proofErr w:type="gramStart"/>
      <w:r w:rsidRPr="001C2CE1">
        <w:rPr>
          <w:rFonts w:asciiTheme="minorHAnsi" w:hAnsiTheme="minorHAnsi"/>
          <w:i/>
          <w:iCs/>
          <w:color w:val="000000" w:themeColor="text1"/>
          <w:sz w:val="22"/>
          <w:szCs w:val="22"/>
        </w:rPr>
        <w:t>bodočih</w:t>
      </w:r>
      <w:proofErr w:type="gramEnd"/>
      <w:r w:rsidRPr="001C2CE1">
        <w:rPr>
          <w:rFonts w:asciiTheme="minorHAnsi" w:hAnsiTheme="minorHAnsi"/>
          <w:i/>
          <w:iCs/>
          <w:color w:val="000000" w:themeColor="text1"/>
          <w:sz w:val="22"/>
          <w:szCs w:val="22"/>
        </w:rPr>
        <w:t xml:space="preserve"> tovrstnih razpisih za to časovno obdobje, obseg realiziranih storitev ponudnikov v dosedanjem sodelovanju z ZZZS, predviden obseg potrebe po storitvah določenega profila izobrazbe izvedbenega kadra, ter druge morebitne relevantne okoliščine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0CF69CA8" w14:textId="77777777" w:rsidR="001C2CE1" w:rsidRPr="00EB52C7" w:rsidRDefault="001C2CE1" w:rsidP="001C2CE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Pogodb</w:t>
      </w:r>
      <w:r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se sklep</w:t>
      </w:r>
      <w:r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na podlagi priložen</w:t>
      </w:r>
      <w:r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vzorc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a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4"/>
      </w:r>
      <w:r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6BE49D10" w14:textId="77777777" w:rsidR="001C2CE1" w:rsidRPr="00EB52C7" w:rsidRDefault="001C2CE1" w:rsidP="001C2CE1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Izbrani </w:t>
      </w:r>
      <w:r>
        <w:rPr>
          <w:rFonts w:ascii="Calibri" w:hAnsi="Calibri" w:cs="Calibri"/>
          <w:sz w:val="22"/>
          <w:szCs w:val="22"/>
        </w:rPr>
        <w:t>p</w:t>
      </w:r>
      <w:r w:rsidRPr="00EB52C7">
        <w:rPr>
          <w:rFonts w:ascii="Calibri" w:hAnsi="Calibri" w:cs="Calibri"/>
          <w:sz w:val="22"/>
          <w:szCs w:val="22"/>
        </w:rPr>
        <w:t>onudnik, ki bo z ZZZS sklenil pogodb</w:t>
      </w:r>
      <w:r>
        <w:rPr>
          <w:rFonts w:ascii="Calibri" w:hAnsi="Calibri" w:cs="Calibri"/>
          <w:sz w:val="22"/>
          <w:szCs w:val="22"/>
        </w:rPr>
        <w:t>o</w:t>
      </w:r>
      <w:r w:rsidRPr="00EB52C7">
        <w:rPr>
          <w:rFonts w:ascii="Calibri" w:hAnsi="Calibri" w:cs="Calibri"/>
          <w:sz w:val="22"/>
          <w:szCs w:val="22"/>
        </w:rPr>
        <w:t xml:space="preserve">, lahko v </w:t>
      </w:r>
      <w:proofErr w:type="gramStart"/>
      <w:r w:rsidRPr="00EB52C7">
        <w:rPr>
          <w:rFonts w:ascii="Calibri" w:hAnsi="Calibri" w:cs="Calibri"/>
          <w:sz w:val="22"/>
          <w:szCs w:val="22"/>
        </w:rPr>
        <w:t xml:space="preserve">času  </w:t>
      </w:r>
      <w:proofErr w:type="gramEnd"/>
      <w:r w:rsidRPr="00EB52C7">
        <w:rPr>
          <w:rFonts w:ascii="Calibri" w:hAnsi="Calibri" w:cs="Calibri"/>
          <w:sz w:val="22"/>
          <w:szCs w:val="22"/>
        </w:rPr>
        <w:t>veljavnosti le-te preide iz ene vrste pogodbe v drugo. Navedeno velja zgolj za naslednje prehode:</w:t>
      </w:r>
    </w:p>
    <w:p w14:paraId="3C6A6C51" w14:textId="77777777" w:rsidR="001C2CE1" w:rsidRPr="00A104C2" w:rsidRDefault="001C2CE1" w:rsidP="001C2CE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A104C2">
        <w:rPr>
          <w:rFonts w:ascii="Calibri" w:hAnsi="Calibri" w:cs="Calibri"/>
          <w:sz w:val="22"/>
          <w:szCs w:val="22"/>
        </w:rPr>
        <w:t>dejavnsost</w:t>
      </w:r>
      <w:proofErr w:type="spellEnd"/>
      <w:r w:rsidRPr="00A104C2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A104C2">
        <w:rPr>
          <w:rFonts w:ascii="Calibri" w:hAnsi="Calibri" w:cs="Calibri"/>
          <w:sz w:val="22"/>
          <w:szCs w:val="22"/>
        </w:rPr>
        <w:t>s.</w:t>
      </w:r>
      <w:proofErr w:type="gramEnd"/>
      <w:r w:rsidRPr="00A104C2">
        <w:rPr>
          <w:rFonts w:ascii="Calibri" w:hAnsi="Calibri" w:cs="Calibri"/>
          <w:sz w:val="22"/>
          <w:szCs w:val="22"/>
        </w:rPr>
        <w:t>p.) v pogodbo za fizične osebe;</w:t>
      </w:r>
    </w:p>
    <w:p w14:paraId="59CA42DB" w14:textId="77777777" w:rsidR="001C2CE1" w:rsidRPr="00A104C2" w:rsidRDefault="001C2CE1" w:rsidP="001C2CE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A104C2">
        <w:rPr>
          <w:rFonts w:ascii="Calibri" w:hAnsi="Calibri" w:cs="Calibri"/>
          <w:sz w:val="22"/>
          <w:szCs w:val="22"/>
        </w:rPr>
        <w:t>dejavnsost</w:t>
      </w:r>
      <w:proofErr w:type="spellEnd"/>
      <w:r w:rsidRPr="00A104C2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A104C2">
        <w:rPr>
          <w:rFonts w:ascii="Calibri" w:hAnsi="Calibri" w:cs="Calibri"/>
          <w:sz w:val="22"/>
          <w:szCs w:val="22"/>
        </w:rPr>
        <w:t>s.</w:t>
      </w:r>
      <w:proofErr w:type="gramEnd"/>
      <w:r w:rsidRPr="00A104C2">
        <w:rPr>
          <w:rFonts w:ascii="Calibri" w:hAnsi="Calibri" w:cs="Calibri"/>
          <w:sz w:val="22"/>
          <w:szCs w:val="22"/>
        </w:rPr>
        <w:t>p.);</w:t>
      </w:r>
    </w:p>
    <w:p w14:paraId="3F73A6D2" w14:textId="77777777" w:rsidR="001C2CE1" w:rsidRPr="00A104C2" w:rsidRDefault="001C2CE1" w:rsidP="001C2CE1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za vse primere univerzalnega pravnega nasledstva.</w:t>
      </w:r>
    </w:p>
    <w:p w14:paraId="2192D503" w14:textId="52D3A945" w:rsidR="00E4188D" w:rsidRPr="006A572D" w:rsidRDefault="001C2CE1" w:rsidP="001C2CE1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Za sam prehod</w:t>
      </w:r>
      <w:proofErr w:type="gramStart"/>
      <w:r w:rsidRPr="00EB52C7">
        <w:rPr>
          <w:rFonts w:ascii="Calibri" w:hAnsi="Calibri" w:cs="Calibri"/>
          <w:sz w:val="22"/>
          <w:szCs w:val="22"/>
        </w:rPr>
        <w:t>,</w:t>
      </w:r>
      <w:proofErr w:type="gramEnd"/>
      <w:r w:rsidRPr="00EB52C7">
        <w:rPr>
          <w:rFonts w:ascii="Calibri" w:hAnsi="Calibri" w:cs="Calibri"/>
          <w:sz w:val="22"/>
          <w:szCs w:val="22"/>
        </w:rPr>
        <w:t xml:space="preserve"> pa morajo seveda biti izpolnjeni pogoji za sklenitev takšne pogodbe tako na strani ZZZS kot izbranega ponudnika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bookmarkEnd w:id="24"/>
    <w:p w14:paraId="5923FC22" w14:textId="77777777" w:rsidR="00E075FA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7714CEC" w14:textId="77777777" w:rsidR="001C2CE1" w:rsidRPr="00EB52C7" w:rsidRDefault="001C2CE1" w:rsidP="001C2CE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Generalni direktor</w:t>
      </w:r>
    </w:p>
    <w:p w14:paraId="60A0C5EF" w14:textId="77777777" w:rsidR="001C2CE1" w:rsidRPr="00EB52C7" w:rsidRDefault="001C2CE1" w:rsidP="001C2CE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EB52C7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…………………………………….</w:t>
      </w:r>
    </w:p>
    <w:p w14:paraId="12D6579D" w14:textId="77777777" w:rsidR="001C2CE1" w:rsidRPr="00EB52C7" w:rsidRDefault="001C2CE1" w:rsidP="001C2CE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>mag. Robert Ljoljo</w:t>
      </w:r>
    </w:p>
    <w:p w14:paraId="43EBEA31" w14:textId="201589B6" w:rsidR="001C2CE1" w:rsidRPr="00EB52C7" w:rsidRDefault="00C86B75" w:rsidP="001C2CE1">
      <w:pPr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4C843091" w14:textId="77777777" w:rsidR="001C2CE1" w:rsidRPr="00EB52C7" w:rsidRDefault="001C2CE1" w:rsidP="001C2CE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Priloge: </w:t>
      </w:r>
    </w:p>
    <w:p w14:paraId="0648118E" w14:textId="77777777" w:rsidR="001C2CE1" w:rsidRPr="00EB52C7" w:rsidRDefault="001C2CE1" w:rsidP="001C2CE1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- Obrazec S-1 »Prijava«</w:t>
      </w:r>
    </w:p>
    <w:p w14:paraId="15D63720" w14:textId="77777777" w:rsidR="001C2CE1" w:rsidRPr="00EB52C7" w:rsidRDefault="001C2CE1" w:rsidP="001C2CE1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- Obrazec S-2 »Sklep«</w:t>
      </w:r>
    </w:p>
    <w:p w14:paraId="560D857D" w14:textId="77777777" w:rsidR="001C2CE1" w:rsidRPr="00EB52C7" w:rsidRDefault="001C2CE1" w:rsidP="001C2CE1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- Obrazec S-3 »Vzorec pogodbe za reg. dejavnost«</w:t>
      </w:r>
    </w:p>
    <w:p w14:paraId="676BB9C9" w14:textId="7DD09F04" w:rsidR="004B7780" w:rsidRPr="006A572D" w:rsidRDefault="004B7780" w:rsidP="001C2CE1">
      <w:pPr>
        <w:ind w:left="5760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sectPr w:rsidR="004B7780" w:rsidRPr="006A572D" w:rsidSect="00F22E3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D0B58" w14:textId="77777777" w:rsidR="00A977E1" w:rsidRDefault="00A977E1">
      <w:r>
        <w:separator/>
      </w:r>
    </w:p>
  </w:endnote>
  <w:endnote w:type="continuationSeparator" w:id="0">
    <w:p w14:paraId="6CD53415" w14:textId="77777777" w:rsidR="00A977E1" w:rsidRDefault="00A9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EE86" w14:textId="77777777" w:rsidR="00AA0750" w:rsidRDefault="00AA07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3DBD" w14:textId="77777777" w:rsidR="00AA0750" w:rsidRDefault="00AA07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8EBD" w14:textId="77777777" w:rsidR="00A977E1" w:rsidRDefault="00A977E1">
      <w:r>
        <w:separator/>
      </w:r>
    </w:p>
  </w:footnote>
  <w:footnote w:type="continuationSeparator" w:id="0">
    <w:p w14:paraId="33FB781B" w14:textId="77777777" w:rsidR="00A977E1" w:rsidRDefault="00A977E1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2C2FA33A" w14:textId="6272F3A4" w:rsidR="00BA2C25" w:rsidRDefault="00BA2C2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F4EC2">
        <w:rPr>
          <w:rFonts w:asciiTheme="minorHAnsi" w:hAnsiTheme="minorHAnsi" w:cstheme="minorHAnsi"/>
          <w:sz w:val="18"/>
          <w:szCs w:val="18"/>
        </w:rPr>
        <w:t xml:space="preserve">Trenutno se potrebe naročnika po izvajanju nalog </w:t>
      </w:r>
      <w:r>
        <w:rPr>
          <w:rFonts w:asciiTheme="minorHAnsi" w:hAnsiTheme="minorHAnsi" w:cstheme="minorHAnsi"/>
          <w:sz w:val="18"/>
          <w:szCs w:val="18"/>
        </w:rPr>
        <w:t>predmetnega sklopa</w:t>
      </w:r>
      <w:r w:rsidRPr="00EF4EC2">
        <w:rPr>
          <w:rFonts w:asciiTheme="minorHAnsi" w:hAnsiTheme="minorHAnsi" w:cstheme="minorHAnsi"/>
          <w:sz w:val="18"/>
          <w:szCs w:val="18"/>
        </w:rPr>
        <w:t xml:space="preserve"> pojavljajo </w:t>
      </w:r>
      <w:r>
        <w:rPr>
          <w:rFonts w:asciiTheme="minorHAnsi" w:hAnsiTheme="minorHAnsi" w:cstheme="minorHAnsi"/>
          <w:sz w:val="18"/>
          <w:szCs w:val="18"/>
        </w:rPr>
        <w:t xml:space="preserve">zgolj </w:t>
      </w:r>
      <w:r w:rsidRPr="00EF4EC2">
        <w:rPr>
          <w:rFonts w:asciiTheme="minorHAnsi" w:hAnsiTheme="minorHAnsi" w:cstheme="minorHAnsi"/>
          <w:sz w:val="18"/>
          <w:szCs w:val="18"/>
        </w:rPr>
        <w:t>pri organizacijski enoti</w:t>
      </w:r>
      <w:r>
        <w:rPr>
          <w:rFonts w:asciiTheme="minorHAnsi" w:hAnsiTheme="minorHAnsi" w:cstheme="minorHAnsi"/>
          <w:sz w:val="18"/>
          <w:szCs w:val="18"/>
        </w:rPr>
        <w:t xml:space="preserve"> Kranj</w:t>
      </w:r>
      <w:r w:rsidRPr="00EF4EC2">
        <w:rPr>
          <w:rFonts w:asciiTheme="minorHAnsi" w:hAnsiTheme="minorHAnsi" w:cstheme="minorHAnsi"/>
          <w:sz w:val="18"/>
          <w:szCs w:val="18"/>
        </w:rPr>
        <w:t>.</w:t>
      </w:r>
      <w:r w:rsidRPr="00F359BA">
        <w:rPr>
          <w:rFonts w:asciiTheme="minorHAnsi" w:hAnsiTheme="minorHAnsi" w:cstheme="minorHAnsi"/>
          <w:sz w:val="18"/>
          <w:szCs w:val="18"/>
        </w:rPr>
        <w:t xml:space="preserve"> </w:t>
      </w:r>
      <w:r w:rsidRPr="00A846B0">
        <w:rPr>
          <w:rFonts w:asciiTheme="minorHAnsi" w:hAnsiTheme="minorHAnsi" w:cstheme="minorHAnsi"/>
          <w:sz w:val="18"/>
          <w:szCs w:val="18"/>
        </w:rPr>
        <w:t>Skladno z določili pogodbe (3. člen)</w:t>
      </w:r>
      <w:proofErr w:type="gramStart"/>
      <w:r w:rsidRPr="00A846B0">
        <w:rPr>
          <w:rFonts w:asciiTheme="minorHAnsi" w:hAnsiTheme="minorHAnsi" w:cstheme="minorHAnsi"/>
          <w:sz w:val="18"/>
          <w:szCs w:val="18"/>
        </w:rPr>
        <w:t xml:space="preserve">,  </w:t>
      </w:r>
      <w:proofErr w:type="gramEnd"/>
      <w:r w:rsidRPr="00A846B0">
        <w:rPr>
          <w:rFonts w:asciiTheme="minorHAnsi" w:hAnsiTheme="minorHAnsi" w:cstheme="minorHAnsi"/>
          <w:sz w:val="18"/>
          <w:szCs w:val="18"/>
        </w:rPr>
        <w:t xml:space="preserve">ob </w:t>
      </w:r>
      <w:r>
        <w:rPr>
          <w:rFonts w:asciiTheme="minorHAnsi" w:hAnsiTheme="minorHAnsi" w:cstheme="minorHAnsi"/>
          <w:sz w:val="18"/>
          <w:szCs w:val="18"/>
        </w:rPr>
        <w:t xml:space="preserve">soglasju izvajalca </w:t>
      </w:r>
      <w:r w:rsidRPr="00A846B0">
        <w:rPr>
          <w:rFonts w:asciiTheme="minorHAnsi" w:hAnsiTheme="minorHAnsi" w:cstheme="minorHAnsi"/>
          <w:sz w:val="18"/>
          <w:szCs w:val="18"/>
        </w:rPr>
        <w:t xml:space="preserve"> in soglasju skrbnika pogodbe</w:t>
      </w:r>
      <w:r>
        <w:rPr>
          <w:rFonts w:asciiTheme="minorHAnsi" w:hAnsiTheme="minorHAnsi" w:cstheme="minorHAnsi"/>
          <w:sz w:val="18"/>
          <w:szCs w:val="18"/>
        </w:rPr>
        <w:t>, pa se bodo storitve predmetnega naročila lahko opravljale tu</w:t>
      </w:r>
      <w:r w:rsidRPr="00A846B0">
        <w:rPr>
          <w:rFonts w:asciiTheme="minorHAnsi" w:hAnsiTheme="minorHAnsi" w:cstheme="minorHAnsi"/>
          <w:sz w:val="18"/>
          <w:szCs w:val="18"/>
        </w:rPr>
        <w:t>di za druge organizacijske enote ZZZS.</w:t>
      </w:r>
    </w:p>
  </w:footnote>
  <w:footnote w:id="3">
    <w:p w14:paraId="7EFAD0DE" w14:textId="0B5ACE11" w:rsidR="00356A20" w:rsidRDefault="00356A20" w:rsidP="00356A20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naveden</w:t>
      </w:r>
      <w:r>
        <w:rPr>
          <w:rFonts w:asciiTheme="minorHAnsi" w:hAnsiTheme="minorHAnsi" w:cstheme="minorHAnsi"/>
          <w:sz w:val="18"/>
          <w:szCs w:val="18"/>
        </w:rPr>
        <w:t>e</w:t>
      </w:r>
      <w:r w:rsidRPr="00EC4833">
        <w:rPr>
          <w:rFonts w:asciiTheme="minorHAnsi" w:hAnsiTheme="minorHAnsi" w:cstheme="minorHAnsi"/>
          <w:sz w:val="18"/>
          <w:szCs w:val="18"/>
        </w:rPr>
        <w:t>mu zapiše več sklopov, bo naročnik štel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EC4833">
        <w:rPr>
          <w:rFonts w:asciiTheme="minorHAnsi" w:hAnsiTheme="minorHAnsi" w:cstheme="minorHAnsi"/>
          <w:sz w:val="18"/>
          <w:szCs w:val="18"/>
        </w:rPr>
        <w:t xml:space="preserve"> da se</w:t>
      </w:r>
      <w:r>
        <w:rPr>
          <w:rFonts w:asciiTheme="minorHAnsi" w:hAnsiTheme="minorHAnsi" w:cstheme="minorHAnsi"/>
          <w:sz w:val="18"/>
          <w:szCs w:val="18"/>
        </w:rPr>
        <w:t xml:space="preserve"> ponudnik</w:t>
      </w:r>
      <w:r w:rsidRPr="00EC4833">
        <w:rPr>
          <w:rFonts w:asciiTheme="minorHAnsi" w:hAnsiTheme="minorHAnsi" w:cstheme="minorHAnsi"/>
          <w:sz w:val="18"/>
          <w:szCs w:val="18"/>
        </w:rPr>
        <w:t xml:space="preserve"> prijavlja na </w:t>
      </w:r>
      <w:proofErr w:type="gramStart"/>
      <w:r w:rsidRPr="00EC4833">
        <w:rPr>
          <w:rFonts w:asciiTheme="minorHAnsi" w:hAnsiTheme="minorHAnsi" w:cstheme="minorHAnsi"/>
          <w:sz w:val="18"/>
          <w:szCs w:val="18"/>
        </w:rPr>
        <w:t>prvo</w:t>
      </w:r>
      <w:proofErr w:type="gramEnd"/>
      <w:r w:rsidRPr="00EC4833">
        <w:rPr>
          <w:rFonts w:asciiTheme="minorHAnsi" w:hAnsiTheme="minorHAnsi" w:cstheme="minorHAnsi"/>
          <w:sz w:val="18"/>
          <w:szCs w:val="18"/>
        </w:rPr>
        <w:t xml:space="preserve"> zapisan sklop, za ostale pa je pripravljen izvajati naloge.</w:t>
      </w:r>
      <w:r w:rsidRPr="00356A20">
        <w:rPr>
          <w:rFonts w:asciiTheme="minorHAnsi" w:hAnsiTheme="minorHAnsi" w:cstheme="minorHAnsi"/>
          <w:sz w:val="18"/>
          <w:szCs w:val="18"/>
        </w:rPr>
        <w:t xml:space="preserve"> </w:t>
      </w:r>
      <w:r w:rsidRPr="0036545F">
        <w:rPr>
          <w:rFonts w:asciiTheme="minorHAnsi" w:hAnsiTheme="minorHAnsi" w:cstheme="minorHAnsi"/>
          <w:sz w:val="18"/>
          <w:szCs w:val="18"/>
        </w:rPr>
        <w:t>V primeru, da ponudnik navedenega pri oddaji ponudbe v obrazec S-1 »Prijava«, ne bo označil, bo naročnik štel</w:t>
      </w:r>
      <w:r>
        <w:rPr>
          <w:rFonts w:asciiTheme="minorHAnsi" w:hAnsiTheme="minorHAnsi" w:cstheme="minorHAnsi"/>
          <w:sz w:val="18"/>
          <w:szCs w:val="18"/>
        </w:rPr>
        <w:t xml:space="preserve"> njegovo prijavo kot </w:t>
      </w:r>
      <w:proofErr w:type="spellStart"/>
      <w:r>
        <w:rPr>
          <w:rFonts w:asciiTheme="minorHAnsi" w:hAnsiTheme="minorHAnsi" w:cstheme="minorHAnsi"/>
          <w:sz w:val="18"/>
          <w:szCs w:val="18"/>
        </w:rPr>
        <w:t>bezpredmetno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in je ne bo upošteval.</w:t>
      </w:r>
    </w:p>
  </w:footnote>
  <w:footnote w:id="4">
    <w:p w14:paraId="772BCFFA" w14:textId="77777777" w:rsidR="00356A20" w:rsidRPr="0036545F" w:rsidRDefault="00356A20" w:rsidP="00356A20">
      <w:pPr>
        <w:pStyle w:val="Sprotnaopomba-besedilo"/>
        <w:jc w:val="both"/>
        <w:rPr>
          <w:rFonts w:asciiTheme="minorHAnsi" w:hAnsiTheme="minorHAnsi" w:cstheme="minorHAnsi"/>
        </w:rPr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Pri čemer mora izpolnjevati vse pogoje.</w:t>
      </w:r>
    </w:p>
  </w:footnote>
  <w:footnote w:id="5">
    <w:p w14:paraId="25DA76FA" w14:textId="77777777" w:rsidR="009706FB" w:rsidRPr="00D86CB3" w:rsidRDefault="009706FB" w:rsidP="009706FB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S</w:t>
      </w:r>
      <w:r>
        <w:rPr>
          <w:rFonts w:asciiTheme="minorHAnsi" w:hAnsiTheme="minorHAnsi" w:cstheme="minorHAnsi"/>
          <w:sz w:val="18"/>
          <w:szCs w:val="18"/>
        </w:rPr>
        <w:t>-1</w:t>
      </w:r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6">
    <w:p w14:paraId="49132B4A" w14:textId="77777777" w:rsidR="009706FB" w:rsidRPr="002E5AE2" w:rsidRDefault="009706FB" w:rsidP="009706F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Pr="00714435">
        <w:rPr>
          <w:rFonts w:asciiTheme="minorHAnsi" w:hAnsiTheme="minorHAnsi" w:cstheme="minorHAnsi"/>
          <w:sz w:val="18"/>
          <w:szCs w:val="18"/>
        </w:rPr>
        <w:t>obrazec</w:t>
      </w:r>
      <w:r>
        <w:rPr>
          <w:rFonts w:asciiTheme="minorHAnsi" w:hAnsiTheme="minorHAnsi" w:cstheme="minorHAnsi"/>
          <w:sz w:val="18"/>
          <w:szCs w:val="18"/>
        </w:rPr>
        <w:t>u</w:t>
      </w:r>
      <w:proofErr w:type="spellEnd"/>
      <w:r w:rsidRPr="00714435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S-1</w:t>
      </w:r>
      <w:r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7">
    <w:p w14:paraId="7F7080E2" w14:textId="77777777" w:rsidR="009706FB" w:rsidRDefault="009706FB" w:rsidP="009706FB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8">
    <w:p w14:paraId="1A0D577D" w14:textId="77777777" w:rsidR="009706FB" w:rsidRPr="002E5AE2" w:rsidRDefault="009706FB" w:rsidP="009706F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povabila.</w:t>
      </w:r>
    </w:p>
  </w:footnote>
  <w:footnote w:id="9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</w:footnote>
  <w:footnote w:id="10">
    <w:p w14:paraId="66974515" w14:textId="77777777" w:rsidR="007604CE" w:rsidRPr="00B45C9C" w:rsidRDefault="007604CE" w:rsidP="007604CE">
      <w:pPr>
        <w:pStyle w:val="Sprotnaopomba-besedilo"/>
        <w:jc w:val="both"/>
        <w:rPr>
          <w:rFonts w:asciiTheme="minorHAnsi" w:hAnsiTheme="minorHAnsi" w:cstheme="minorHAnsi"/>
        </w:rPr>
      </w:pPr>
      <w:r w:rsidRPr="00B45C9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B45C9C">
        <w:rPr>
          <w:rFonts w:asciiTheme="minorHAnsi" w:hAnsiTheme="minorHAnsi" w:cstheme="minorHAnsi"/>
          <w:sz w:val="18"/>
          <w:szCs w:val="18"/>
        </w:rPr>
        <w:t xml:space="preserve"> Dokazila</w:t>
      </w:r>
      <w:proofErr w:type="gramStart"/>
      <w:r w:rsidRPr="00B45C9C">
        <w:rPr>
          <w:rFonts w:asciiTheme="minorHAnsi" w:hAnsiTheme="minorHAnsi" w:cstheme="minorHAnsi"/>
          <w:sz w:val="18"/>
          <w:szCs w:val="18"/>
        </w:rPr>
        <w:t xml:space="preserve"> zahtevana</w:t>
      </w:r>
      <w:proofErr w:type="gramEnd"/>
      <w:r w:rsidRPr="00B45C9C">
        <w:rPr>
          <w:rFonts w:asciiTheme="minorHAnsi" w:hAnsiTheme="minorHAnsi" w:cstheme="minorHAnsi"/>
          <w:sz w:val="18"/>
          <w:szCs w:val="18"/>
        </w:rPr>
        <w:t xml:space="preserve"> v predmetnem obrazcu, poglavje II. POGOJI ZA SODELOVANJE, seveda če naročnik z njimi še ne razpolaga</w:t>
      </w:r>
    </w:p>
  </w:footnote>
  <w:footnote w:id="11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3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3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12">
    <w:p w14:paraId="0CDBB2A8" w14:textId="77777777" w:rsidR="001C2CE1" w:rsidRPr="00EB3C47" w:rsidRDefault="001C2CE1" w:rsidP="001C2CE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Če je ponudnik oseba z registrirano dejavnostjo, ki za izvajanje naročila ponudi drug izvedbeni kader, mora prednostno pravilo </w:t>
      </w:r>
      <w:r w:rsidRPr="00EB3C47">
        <w:rPr>
          <w:rFonts w:asciiTheme="minorHAnsi" w:hAnsiTheme="minorHAnsi" w:cstheme="minorHAnsi"/>
          <w:sz w:val="18"/>
          <w:szCs w:val="18"/>
        </w:rPr>
        <w:t>izpolnjevati ta kader.</w:t>
      </w:r>
    </w:p>
  </w:footnote>
  <w:footnote w:id="13">
    <w:p w14:paraId="7D4E9C51" w14:textId="77777777" w:rsidR="007212BF" w:rsidRPr="00EB3C47" w:rsidRDefault="007212BF" w:rsidP="007212BF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- nesklenitev pogodbe z naročnikom, po prejemu obvestila o </w:t>
      </w:r>
      <w:proofErr w:type="gramStart"/>
      <w:r w:rsidRPr="00EB3C47">
        <w:rPr>
          <w:rFonts w:asciiTheme="minorHAnsi" w:hAnsiTheme="minorHAnsi" w:cstheme="minorHAnsi"/>
          <w:sz w:val="18"/>
          <w:szCs w:val="18"/>
        </w:rPr>
        <w:t>izberi</w:t>
      </w:r>
      <w:proofErr w:type="gramEnd"/>
      <w:r w:rsidRPr="00EB3C47">
        <w:rPr>
          <w:rFonts w:asciiTheme="minorHAnsi" w:hAnsiTheme="minorHAnsi" w:cstheme="minorHAnsi"/>
          <w:sz w:val="18"/>
          <w:szCs w:val="18"/>
        </w:rPr>
        <w:t>, zaradi razlogov na strani ponudnika ali,</w:t>
      </w:r>
    </w:p>
    <w:p w14:paraId="4BCFDC97" w14:textId="77777777" w:rsidR="007212BF" w:rsidRPr="00EB3C47" w:rsidRDefault="007212BF" w:rsidP="007212BF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nezmožnost upravljanja storitev po sklenjeni pogodbi z naročnikom, zaradi razlogov na </w:t>
      </w:r>
      <w:proofErr w:type="spellStart"/>
      <w:proofErr w:type="gramStart"/>
      <w:r w:rsidRPr="00EB3C47">
        <w:rPr>
          <w:rFonts w:asciiTheme="minorHAnsi" w:hAnsiTheme="minorHAnsi" w:cstheme="minorHAnsi"/>
          <w:sz w:val="18"/>
          <w:szCs w:val="18"/>
        </w:rPr>
        <w:t>stranik</w:t>
      </w:r>
      <w:proofErr w:type="spellEnd"/>
      <w:proofErr w:type="gramEnd"/>
      <w:r w:rsidRPr="00EB3C47">
        <w:rPr>
          <w:rFonts w:asciiTheme="minorHAnsi" w:hAnsiTheme="minorHAnsi" w:cstheme="minorHAnsi"/>
          <w:sz w:val="18"/>
          <w:szCs w:val="18"/>
        </w:rPr>
        <w:t xml:space="preserve"> ponudnika ali,</w:t>
      </w:r>
    </w:p>
    <w:p w14:paraId="3FD9D990" w14:textId="0F5687D3" w:rsidR="007212BF" w:rsidRDefault="007212BF">
      <w:pPr>
        <w:pStyle w:val="Sprotnaopomba-besedilo"/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odstop od pogodbe s strani naročnika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14">
    <w:p w14:paraId="1D1193E3" w14:textId="77777777" w:rsidR="001C2CE1" w:rsidRPr="00F62E11" w:rsidRDefault="001C2CE1" w:rsidP="001C2CE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218EA" w14:textId="77777777" w:rsidR="00AA0750" w:rsidRDefault="00AA07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  <w:p w14:paraId="2783DB71" w14:textId="77777777" w:rsidR="00AA0750" w:rsidRDefault="00AA07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4EF6" w14:textId="77777777" w:rsidR="00AA0750" w:rsidRDefault="00AA07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ACA85BF2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B93FD9"/>
    <w:multiLevelType w:val="hybridMultilevel"/>
    <w:tmpl w:val="2AEC0E6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6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6"/>
  </w:num>
  <w:num w:numId="2" w16cid:durableId="1561556896">
    <w:abstractNumId w:val="1"/>
  </w:num>
  <w:num w:numId="3" w16cid:durableId="727269447">
    <w:abstractNumId w:val="41"/>
  </w:num>
  <w:num w:numId="4" w16cid:durableId="1223759863">
    <w:abstractNumId w:val="27"/>
  </w:num>
  <w:num w:numId="5" w16cid:durableId="1972511731">
    <w:abstractNumId w:val="17"/>
  </w:num>
  <w:num w:numId="6" w16cid:durableId="1554806972">
    <w:abstractNumId w:val="29"/>
  </w:num>
  <w:num w:numId="7" w16cid:durableId="1783572065">
    <w:abstractNumId w:val="18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1"/>
  </w:num>
  <w:num w:numId="11" w16cid:durableId="14774660">
    <w:abstractNumId w:val="19"/>
  </w:num>
  <w:num w:numId="12" w16cid:durableId="1568372321">
    <w:abstractNumId w:val="38"/>
  </w:num>
  <w:num w:numId="13" w16cid:durableId="1126385721">
    <w:abstractNumId w:val="22"/>
  </w:num>
  <w:num w:numId="14" w16cid:durableId="833034070">
    <w:abstractNumId w:val="39"/>
  </w:num>
  <w:num w:numId="15" w16cid:durableId="1992560177">
    <w:abstractNumId w:val="33"/>
  </w:num>
  <w:num w:numId="16" w16cid:durableId="272833823">
    <w:abstractNumId w:val="10"/>
  </w:num>
  <w:num w:numId="17" w16cid:durableId="637539619">
    <w:abstractNumId w:val="31"/>
  </w:num>
  <w:num w:numId="18" w16cid:durableId="773551049">
    <w:abstractNumId w:val="16"/>
  </w:num>
  <w:num w:numId="19" w16cid:durableId="2061859373">
    <w:abstractNumId w:val="23"/>
  </w:num>
  <w:num w:numId="20" w16cid:durableId="1999308869">
    <w:abstractNumId w:val="32"/>
  </w:num>
  <w:num w:numId="21" w16cid:durableId="220093760">
    <w:abstractNumId w:val="30"/>
  </w:num>
  <w:num w:numId="22" w16cid:durableId="42028871">
    <w:abstractNumId w:val="2"/>
  </w:num>
  <w:num w:numId="23" w16cid:durableId="528303118">
    <w:abstractNumId w:val="26"/>
  </w:num>
  <w:num w:numId="24" w16cid:durableId="1339504183">
    <w:abstractNumId w:val="36"/>
  </w:num>
  <w:num w:numId="25" w16cid:durableId="2044093050">
    <w:abstractNumId w:val="24"/>
  </w:num>
  <w:num w:numId="26" w16cid:durableId="611671884">
    <w:abstractNumId w:val="7"/>
  </w:num>
  <w:num w:numId="27" w16cid:durableId="1473715469">
    <w:abstractNumId w:val="28"/>
  </w:num>
  <w:num w:numId="28" w16cid:durableId="29764754">
    <w:abstractNumId w:val="34"/>
  </w:num>
  <w:num w:numId="29" w16cid:durableId="383062101">
    <w:abstractNumId w:val="5"/>
  </w:num>
  <w:num w:numId="30" w16cid:durableId="559436511">
    <w:abstractNumId w:val="12"/>
  </w:num>
  <w:num w:numId="31" w16cid:durableId="1788743038">
    <w:abstractNumId w:val="21"/>
  </w:num>
  <w:num w:numId="32" w16cid:durableId="1530870340">
    <w:abstractNumId w:val="37"/>
  </w:num>
  <w:num w:numId="33" w16cid:durableId="519854138">
    <w:abstractNumId w:val="13"/>
  </w:num>
  <w:num w:numId="34" w16cid:durableId="1827622323">
    <w:abstractNumId w:val="25"/>
  </w:num>
  <w:num w:numId="35" w16cid:durableId="1729452728">
    <w:abstractNumId w:val="15"/>
  </w:num>
  <w:num w:numId="36" w16cid:durableId="1584876107">
    <w:abstractNumId w:val="9"/>
  </w:num>
  <w:num w:numId="37" w16cid:durableId="1186481695">
    <w:abstractNumId w:val="14"/>
  </w:num>
  <w:num w:numId="38" w16cid:durableId="1372077763">
    <w:abstractNumId w:val="8"/>
  </w:num>
  <w:num w:numId="39" w16cid:durableId="631131888">
    <w:abstractNumId w:val="40"/>
  </w:num>
  <w:num w:numId="40" w16cid:durableId="1873884278">
    <w:abstractNumId w:val="35"/>
  </w:num>
  <w:num w:numId="41" w16cid:durableId="1634939493">
    <w:abstractNumId w:val="0"/>
  </w:num>
  <w:num w:numId="42" w16cid:durableId="521628475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14FD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2605"/>
    <w:rsid w:val="000558CE"/>
    <w:rsid w:val="00056BB7"/>
    <w:rsid w:val="00061C0B"/>
    <w:rsid w:val="000624C5"/>
    <w:rsid w:val="00063040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55CB"/>
    <w:rsid w:val="000F61BF"/>
    <w:rsid w:val="00100863"/>
    <w:rsid w:val="00100932"/>
    <w:rsid w:val="00100FEC"/>
    <w:rsid w:val="0010188D"/>
    <w:rsid w:val="00101CA7"/>
    <w:rsid w:val="001025C8"/>
    <w:rsid w:val="00103A0D"/>
    <w:rsid w:val="001064E3"/>
    <w:rsid w:val="0011016A"/>
    <w:rsid w:val="00112EF5"/>
    <w:rsid w:val="0011315C"/>
    <w:rsid w:val="00114757"/>
    <w:rsid w:val="00114A40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1512"/>
    <w:rsid w:val="00193F6D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2812"/>
    <w:rsid w:val="001C2CE1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2564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29A9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5F6C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610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20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5F3F"/>
    <w:rsid w:val="003B78FA"/>
    <w:rsid w:val="003C22E8"/>
    <w:rsid w:val="003C2DBC"/>
    <w:rsid w:val="003C45A7"/>
    <w:rsid w:val="003D409C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2606"/>
    <w:rsid w:val="00415215"/>
    <w:rsid w:val="00415700"/>
    <w:rsid w:val="00421757"/>
    <w:rsid w:val="004219F6"/>
    <w:rsid w:val="00421AC3"/>
    <w:rsid w:val="004227D6"/>
    <w:rsid w:val="00422F33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5B74"/>
    <w:rsid w:val="004373E2"/>
    <w:rsid w:val="00442315"/>
    <w:rsid w:val="00442626"/>
    <w:rsid w:val="00443A51"/>
    <w:rsid w:val="00443B02"/>
    <w:rsid w:val="00443E27"/>
    <w:rsid w:val="0044510A"/>
    <w:rsid w:val="0044658C"/>
    <w:rsid w:val="00451DC0"/>
    <w:rsid w:val="004524B5"/>
    <w:rsid w:val="004546AB"/>
    <w:rsid w:val="00456D47"/>
    <w:rsid w:val="0045743F"/>
    <w:rsid w:val="004600C1"/>
    <w:rsid w:val="00460710"/>
    <w:rsid w:val="00461AC8"/>
    <w:rsid w:val="00461FC9"/>
    <w:rsid w:val="004638C7"/>
    <w:rsid w:val="0046394F"/>
    <w:rsid w:val="00463B96"/>
    <w:rsid w:val="00463F8E"/>
    <w:rsid w:val="00464280"/>
    <w:rsid w:val="00465158"/>
    <w:rsid w:val="0046559C"/>
    <w:rsid w:val="004712EC"/>
    <w:rsid w:val="00473A5C"/>
    <w:rsid w:val="00474530"/>
    <w:rsid w:val="004761D1"/>
    <w:rsid w:val="00477E07"/>
    <w:rsid w:val="004813AE"/>
    <w:rsid w:val="004818D5"/>
    <w:rsid w:val="00482771"/>
    <w:rsid w:val="00482A59"/>
    <w:rsid w:val="00483E89"/>
    <w:rsid w:val="0048518A"/>
    <w:rsid w:val="004944B7"/>
    <w:rsid w:val="0049688F"/>
    <w:rsid w:val="004A0483"/>
    <w:rsid w:val="004A136A"/>
    <w:rsid w:val="004A36FC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49CD"/>
    <w:rsid w:val="00505316"/>
    <w:rsid w:val="00507032"/>
    <w:rsid w:val="00507198"/>
    <w:rsid w:val="00507F32"/>
    <w:rsid w:val="00510054"/>
    <w:rsid w:val="00510B1E"/>
    <w:rsid w:val="005112B6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5AC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5DFD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3C6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38D5"/>
    <w:rsid w:val="006D41DA"/>
    <w:rsid w:val="006D4FC9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2C27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16048"/>
    <w:rsid w:val="00720FD4"/>
    <w:rsid w:val="007212BF"/>
    <w:rsid w:val="007234E6"/>
    <w:rsid w:val="00723979"/>
    <w:rsid w:val="00724278"/>
    <w:rsid w:val="00724BFF"/>
    <w:rsid w:val="00726708"/>
    <w:rsid w:val="00726A0B"/>
    <w:rsid w:val="00730D02"/>
    <w:rsid w:val="007317BF"/>
    <w:rsid w:val="007335B9"/>
    <w:rsid w:val="007352A7"/>
    <w:rsid w:val="00735923"/>
    <w:rsid w:val="0073672B"/>
    <w:rsid w:val="00736C32"/>
    <w:rsid w:val="00736FB8"/>
    <w:rsid w:val="00741D46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04CE"/>
    <w:rsid w:val="00761C00"/>
    <w:rsid w:val="007622D9"/>
    <w:rsid w:val="00762FAF"/>
    <w:rsid w:val="00763E3B"/>
    <w:rsid w:val="00764B68"/>
    <w:rsid w:val="00767318"/>
    <w:rsid w:val="0076740D"/>
    <w:rsid w:val="0077105E"/>
    <w:rsid w:val="007713CB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E6E45"/>
    <w:rsid w:val="007F058D"/>
    <w:rsid w:val="007F09F2"/>
    <w:rsid w:val="007F34F9"/>
    <w:rsid w:val="007F3EFB"/>
    <w:rsid w:val="00800E6D"/>
    <w:rsid w:val="008079EB"/>
    <w:rsid w:val="008101DD"/>
    <w:rsid w:val="008118A8"/>
    <w:rsid w:val="00813E72"/>
    <w:rsid w:val="0081402C"/>
    <w:rsid w:val="00816676"/>
    <w:rsid w:val="00816782"/>
    <w:rsid w:val="00816DEF"/>
    <w:rsid w:val="00817F0F"/>
    <w:rsid w:val="00822516"/>
    <w:rsid w:val="00822F65"/>
    <w:rsid w:val="00822F73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08F3"/>
    <w:rsid w:val="00851905"/>
    <w:rsid w:val="00853C7B"/>
    <w:rsid w:val="008559E2"/>
    <w:rsid w:val="00856073"/>
    <w:rsid w:val="008563CB"/>
    <w:rsid w:val="0085675A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31B1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77A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081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06FB"/>
    <w:rsid w:val="00971AB6"/>
    <w:rsid w:val="00972613"/>
    <w:rsid w:val="00972817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B405F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D7F1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64FE"/>
    <w:rsid w:val="009F7A4C"/>
    <w:rsid w:val="00A00B73"/>
    <w:rsid w:val="00A00C46"/>
    <w:rsid w:val="00A00E68"/>
    <w:rsid w:val="00A01385"/>
    <w:rsid w:val="00A01FA8"/>
    <w:rsid w:val="00A04826"/>
    <w:rsid w:val="00A048F0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165E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76F57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977E1"/>
    <w:rsid w:val="00AA0750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688E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BB6"/>
    <w:rsid w:val="00B34F80"/>
    <w:rsid w:val="00B36381"/>
    <w:rsid w:val="00B3710F"/>
    <w:rsid w:val="00B4125F"/>
    <w:rsid w:val="00B4164C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59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2C25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2649F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64F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3C6C"/>
    <w:rsid w:val="00C74F02"/>
    <w:rsid w:val="00C755FD"/>
    <w:rsid w:val="00C758DE"/>
    <w:rsid w:val="00C827CD"/>
    <w:rsid w:val="00C84116"/>
    <w:rsid w:val="00C86B75"/>
    <w:rsid w:val="00C86F34"/>
    <w:rsid w:val="00C87592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970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5C3"/>
    <w:rsid w:val="00CE2C48"/>
    <w:rsid w:val="00CE2CEE"/>
    <w:rsid w:val="00CE3E33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BE1"/>
    <w:rsid w:val="00D73C9C"/>
    <w:rsid w:val="00D755A0"/>
    <w:rsid w:val="00D755BA"/>
    <w:rsid w:val="00D7589E"/>
    <w:rsid w:val="00D75903"/>
    <w:rsid w:val="00D76579"/>
    <w:rsid w:val="00D77B39"/>
    <w:rsid w:val="00D77F98"/>
    <w:rsid w:val="00D82EE5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0278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E7839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4D83"/>
    <w:rsid w:val="00E0615C"/>
    <w:rsid w:val="00E06437"/>
    <w:rsid w:val="00E0666A"/>
    <w:rsid w:val="00E075FA"/>
    <w:rsid w:val="00E12220"/>
    <w:rsid w:val="00E14199"/>
    <w:rsid w:val="00E14715"/>
    <w:rsid w:val="00E158BB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5776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67D98"/>
    <w:rsid w:val="00E7150C"/>
    <w:rsid w:val="00E72961"/>
    <w:rsid w:val="00E73511"/>
    <w:rsid w:val="00E82D1A"/>
    <w:rsid w:val="00E85045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E6501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136D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4F8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0FA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C74F02"/>
    <w:rPr>
      <w:rFonts w:ascii="Arial" w:hAnsi="Arial" w:cs="Arial"/>
      <w:b/>
      <w:smallCaps/>
      <w:kern w:val="28"/>
      <w:sz w:val="32"/>
      <w:szCs w:val="24"/>
    </w:rPr>
  </w:style>
  <w:style w:type="character" w:customStyle="1" w:styleId="cf01">
    <w:name w:val="cf01"/>
    <w:basedOn w:val="Privzetapisavaodstavka"/>
    <w:rsid w:val="006D38D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enarocanje.si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13</TotalTime>
  <Pages>5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10653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5</cp:revision>
  <cp:lastPrinted>2024-08-28T12:10:00Z</cp:lastPrinted>
  <dcterms:created xsi:type="dcterms:W3CDTF">2026-08-06T08:43:00Z</dcterms:created>
  <dcterms:modified xsi:type="dcterms:W3CDTF">2026-08-11T07:35:00Z</dcterms:modified>
</cp:coreProperties>
</file>